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ABBB" w14:textId="04E08022" w:rsidR="00756FA4" w:rsidRDefault="00756FA4" w:rsidP="00160017">
      <w:pPr>
        <w:pStyle w:val="Style19"/>
        <w:widowControl/>
        <w:tabs>
          <w:tab w:val="left" w:pos="355"/>
          <w:tab w:val="left" w:pos="2835"/>
        </w:tabs>
        <w:spacing w:after="60" w:line="280" w:lineRule="exact"/>
        <w:jc w:val="right"/>
        <w:rPr>
          <w:rFonts w:ascii="Arial" w:eastAsia="Calibri" w:hAnsi="Arial" w:cs="Arial"/>
          <w:b/>
          <w:u w:val="single"/>
        </w:rPr>
      </w:pPr>
      <w:r w:rsidRPr="00D34E1C">
        <w:rPr>
          <w:rFonts w:ascii="Arial" w:eastAsia="Calibri" w:hAnsi="Arial" w:cs="Arial"/>
          <w:b/>
          <w:u w:val="single"/>
        </w:rPr>
        <w:t xml:space="preserve">Załącznik nr </w:t>
      </w:r>
      <w:r w:rsidR="00005698">
        <w:rPr>
          <w:rFonts w:ascii="Arial" w:eastAsia="Calibri" w:hAnsi="Arial" w:cs="Arial"/>
          <w:b/>
          <w:u w:val="single"/>
        </w:rPr>
        <w:t>5</w:t>
      </w:r>
      <w:r w:rsidR="00936D34">
        <w:rPr>
          <w:rFonts w:ascii="Arial" w:eastAsia="Calibri" w:hAnsi="Arial" w:cs="Arial"/>
          <w:b/>
          <w:u w:val="single"/>
        </w:rPr>
        <w:t xml:space="preserve"> – część handlowa</w:t>
      </w:r>
    </w:p>
    <w:p w14:paraId="21B309B7" w14:textId="77777777" w:rsidR="00756FA4" w:rsidRDefault="00756FA4" w:rsidP="00756FA4">
      <w:pPr>
        <w:pStyle w:val="Style19"/>
        <w:widowControl/>
        <w:tabs>
          <w:tab w:val="left" w:pos="355"/>
          <w:tab w:val="left" w:pos="2835"/>
        </w:tabs>
        <w:spacing w:after="60" w:line="280" w:lineRule="exact"/>
        <w:ind w:left="2694" w:hanging="2694"/>
        <w:jc w:val="right"/>
        <w:rPr>
          <w:rFonts w:ascii="Arial" w:eastAsia="Calibri" w:hAnsi="Arial" w:cs="Arial"/>
          <w:b/>
          <w:u w:val="single"/>
        </w:rPr>
      </w:pPr>
    </w:p>
    <w:p w14:paraId="4C205D8A" w14:textId="77777777" w:rsidR="0060165B" w:rsidRPr="00D34E1C" w:rsidRDefault="0060165B" w:rsidP="00756FA4">
      <w:pPr>
        <w:pStyle w:val="Style19"/>
        <w:widowControl/>
        <w:tabs>
          <w:tab w:val="left" w:pos="355"/>
          <w:tab w:val="left" w:pos="2835"/>
        </w:tabs>
        <w:spacing w:after="60" w:line="280" w:lineRule="exact"/>
        <w:ind w:left="2694" w:hanging="2694"/>
        <w:jc w:val="right"/>
        <w:rPr>
          <w:rFonts w:ascii="Arial" w:eastAsia="Calibri" w:hAnsi="Arial" w:cs="Arial"/>
          <w:b/>
          <w:u w:val="single"/>
        </w:rPr>
      </w:pPr>
    </w:p>
    <w:p w14:paraId="7C6EA325" w14:textId="636D0A2A" w:rsidR="00756FA4" w:rsidRDefault="00756FA4" w:rsidP="00716C28">
      <w:pPr>
        <w:spacing w:after="120" w:line="276" w:lineRule="auto"/>
        <w:jc w:val="center"/>
        <w:rPr>
          <w:rFonts w:eastAsia="Calibri" w:cs="Arial"/>
          <w:b/>
          <w:szCs w:val="24"/>
        </w:rPr>
      </w:pPr>
      <w:r w:rsidRPr="009A3674">
        <w:rPr>
          <w:rFonts w:eastAsia="Calibri" w:cs="Arial"/>
          <w:b/>
          <w:szCs w:val="24"/>
        </w:rPr>
        <w:t>Formularz cenow</w:t>
      </w:r>
      <w:r w:rsidR="0063617B">
        <w:rPr>
          <w:rFonts w:eastAsia="Calibri" w:cs="Arial"/>
          <w:b/>
          <w:szCs w:val="24"/>
        </w:rPr>
        <w:t>y</w:t>
      </w:r>
    </w:p>
    <w:p w14:paraId="6E2580BD" w14:textId="77777777" w:rsidR="00A010CF" w:rsidRPr="0026041C" w:rsidRDefault="00A010CF" w:rsidP="00A010CF">
      <w:pPr>
        <w:jc w:val="center"/>
        <w:rPr>
          <w:rFonts w:cs="Arial"/>
          <w:b/>
          <w:bCs/>
          <w:sz w:val="22"/>
          <w:szCs w:val="18"/>
          <w:u w:val="single"/>
        </w:rPr>
      </w:pPr>
      <w:r w:rsidRPr="0026041C">
        <w:rPr>
          <w:rFonts w:cs="Arial"/>
          <w:b/>
          <w:bCs/>
          <w:sz w:val="22"/>
          <w:szCs w:val="18"/>
        </w:rPr>
        <w:t xml:space="preserve">Formularz cenowy - </w:t>
      </w:r>
      <w:r w:rsidRPr="0026041C">
        <w:rPr>
          <w:rFonts w:cs="Arial"/>
          <w:b/>
          <w:bCs/>
          <w:sz w:val="22"/>
          <w:szCs w:val="18"/>
          <w:u w:val="single"/>
        </w:rPr>
        <w:t>dokument handlowy</w:t>
      </w:r>
    </w:p>
    <w:p w14:paraId="2FC8C00F" w14:textId="77777777" w:rsidR="00A010CF" w:rsidRPr="0026041C" w:rsidRDefault="00A010CF" w:rsidP="00A010CF">
      <w:pPr>
        <w:jc w:val="center"/>
        <w:rPr>
          <w:rFonts w:cs="Arial"/>
          <w:b/>
          <w:bCs/>
          <w:sz w:val="22"/>
          <w:szCs w:val="18"/>
          <w:u w:val="single"/>
        </w:rPr>
      </w:pPr>
    </w:p>
    <w:p w14:paraId="437CBA6B" w14:textId="1D7A0AAB" w:rsidR="00A010CF" w:rsidRDefault="001A11DA" w:rsidP="00A010CF">
      <w:pPr>
        <w:jc w:val="center"/>
        <w:rPr>
          <w:rFonts w:eastAsia="Arial Unicode MS" w:cs="Arial"/>
          <w:b/>
          <w:bCs/>
          <w:sz w:val="22"/>
          <w:szCs w:val="22"/>
        </w:rPr>
      </w:pPr>
      <w:r>
        <w:rPr>
          <w:rFonts w:eastAsia="Arial Unicode MS" w:cs="Arial"/>
          <w:b/>
          <w:bCs/>
          <w:sz w:val="22"/>
          <w:szCs w:val="22"/>
        </w:rPr>
        <w:t>„Z</w:t>
      </w:r>
      <w:r w:rsidRPr="00781F4A">
        <w:rPr>
          <w:rFonts w:eastAsia="Arial Unicode MS" w:cs="Arial"/>
          <w:b/>
          <w:bCs/>
          <w:sz w:val="22"/>
          <w:szCs w:val="22"/>
        </w:rPr>
        <w:t xml:space="preserve">apewnienie </w:t>
      </w:r>
      <w:proofErr w:type="spellStart"/>
      <w:r>
        <w:rPr>
          <w:rFonts w:eastAsia="Arial Unicode MS" w:cs="Arial"/>
          <w:b/>
          <w:bCs/>
          <w:sz w:val="22"/>
          <w:szCs w:val="22"/>
        </w:rPr>
        <w:t>M</w:t>
      </w:r>
      <w:r w:rsidRPr="00781F4A">
        <w:rPr>
          <w:rFonts w:eastAsia="Arial Unicode MS" w:cs="Arial"/>
          <w:b/>
          <w:bCs/>
          <w:sz w:val="22"/>
          <w:szCs w:val="22"/>
        </w:rPr>
        <w:t>aintenance</w:t>
      </w:r>
      <w:proofErr w:type="spellEnd"/>
      <w:r w:rsidRPr="00781F4A">
        <w:rPr>
          <w:rFonts w:eastAsia="Arial Unicode MS" w:cs="Arial"/>
          <w:b/>
          <w:bCs/>
          <w:sz w:val="22"/>
          <w:szCs w:val="22"/>
        </w:rPr>
        <w:t>, dostawy licencji oraz subskrypcji oprogramowania SAP</w:t>
      </w:r>
      <w:r>
        <w:rPr>
          <w:rFonts w:eastAsia="Arial Unicode MS" w:cs="Arial"/>
          <w:b/>
          <w:bCs/>
          <w:sz w:val="22"/>
          <w:szCs w:val="22"/>
        </w:rPr>
        <w:t>”</w:t>
      </w:r>
    </w:p>
    <w:p w14:paraId="6426B795" w14:textId="77777777" w:rsidR="001A11DA" w:rsidRPr="00263C52" w:rsidRDefault="001A11DA" w:rsidP="00A010CF">
      <w:pPr>
        <w:jc w:val="center"/>
        <w:rPr>
          <w:rStyle w:val="FontStyle42"/>
          <w:rFonts w:ascii="Arial" w:cs="Arial"/>
          <w:b/>
          <w:i/>
          <w:iCs/>
        </w:rPr>
      </w:pPr>
    </w:p>
    <w:p w14:paraId="162A5F06" w14:textId="0A64B524" w:rsidR="00A010CF" w:rsidRDefault="00FB20DE" w:rsidP="00A010CF">
      <w:pPr>
        <w:jc w:val="center"/>
        <w:rPr>
          <w:rFonts w:asciiTheme="minorBidi" w:hAnsiTheme="minorBidi" w:cstheme="minorBidi"/>
          <w:b/>
          <w:bCs/>
          <w:sz w:val="22"/>
          <w:szCs w:val="18"/>
          <w:u w:val="single"/>
        </w:rPr>
      </w:pPr>
      <w:r w:rsidRPr="00FB20DE">
        <w:rPr>
          <w:rStyle w:val="FontStyle32"/>
          <w:rFonts w:ascii="Arial" w:cs="Arial"/>
          <w:sz w:val="22"/>
          <w:szCs w:val="22"/>
        </w:rPr>
        <w:t>PSG/2/</w:t>
      </w:r>
      <w:r w:rsidRPr="00FB20DE">
        <w:rPr>
          <w:rFonts w:cs="Arial"/>
          <w:b/>
          <w:bCs/>
          <w:spacing w:val="-10"/>
          <w:sz w:val="22"/>
          <w:szCs w:val="22"/>
        </w:rPr>
        <w:t>002072</w:t>
      </w:r>
      <w:r w:rsidRPr="00FB20DE">
        <w:rPr>
          <w:rStyle w:val="FontStyle32"/>
          <w:rFonts w:ascii="Arial" w:cs="Arial"/>
          <w:sz w:val="22"/>
          <w:szCs w:val="22"/>
        </w:rPr>
        <w:t>/26</w:t>
      </w:r>
    </w:p>
    <w:p w14:paraId="728C3681" w14:textId="77777777" w:rsidR="00A010CF" w:rsidRDefault="00A010CF" w:rsidP="00A010CF">
      <w:pPr>
        <w:jc w:val="center"/>
        <w:rPr>
          <w:rFonts w:asciiTheme="minorBidi" w:hAnsiTheme="minorBidi" w:cstheme="minorBidi"/>
          <w:b/>
          <w:bCs/>
          <w:sz w:val="22"/>
          <w:szCs w:val="18"/>
          <w:u w:val="single"/>
        </w:rPr>
      </w:pPr>
    </w:p>
    <w:p w14:paraId="0813DE17" w14:textId="77777777" w:rsidR="00A010CF" w:rsidRDefault="00A010CF" w:rsidP="00A010CF">
      <w:pPr>
        <w:jc w:val="center"/>
        <w:rPr>
          <w:b/>
          <w:bCs/>
          <w:u w:val="single"/>
        </w:rPr>
      </w:pPr>
    </w:p>
    <w:p w14:paraId="7D3BC921" w14:textId="245F0779" w:rsidR="00A010CF" w:rsidRPr="001B32B2" w:rsidRDefault="00A010CF" w:rsidP="000F4CEF">
      <w:pPr>
        <w:pStyle w:val="Akapitzlist"/>
        <w:widowControl w:val="0"/>
        <w:numPr>
          <w:ilvl w:val="0"/>
          <w:numId w:val="25"/>
        </w:numPr>
        <w:adjustRightInd w:val="0"/>
        <w:spacing w:after="120" w:line="280" w:lineRule="exact"/>
        <w:ind w:left="284" w:right="567" w:hanging="284"/>
        <w:contextualSpacing w:val="0"/>
        <w:jc w:val="both"/>
        <w:textAlignment w:val="baseline"/>
        <w:outlineLvl w:val="0"/>
        <w:rPr>
          <w:rFonts w:ascii="Arial" w:hAnsi="Arial" w:cs="Arial"/>
          <w:sz w:val="22"/>
          <w:szCs w:val="22"/>
          <w:u w:val="single"/>
          <w:lang w:eastAsia="pl-PL"/>
        </w:rPr>
      </w:pPr>
      <w:r w:rsidRPr="00101894">
        <w:rPr>
          <w:rFonts w:ascii="Arial" w:eastAsia="Calibri" w:hAnsi="Arial" w:cs="Arial"/>
          <w:sz w:val="22"/>
          <w:szCs w:val="22"/>
        </w:rPr>
        <w:t>Oferujemy wykonanie przedmiotu zamówienia, zgodnie z wszystkimi wytycznym</w:t>
      </w:r>
      <w:r>
        <w:rPr>
          <w:rFonts w:ascii="Arial" w:eastAsia="Calibri" w:hAnsi="Arial" w:cs="Arial"/>
          <w:sz w:val="22"/>
          <w:szCs w:val="22"/>
        </w:rPr>
        <w:t>i</w:t>
      </w:r>
      <w:r w:rsidRPr="00101894">
        <w:rPr>
          <w:rFonts w:ascii="Arial" w:eastAsia="Calibri" w:hAnsi="Arial" w:cs="Arial"/>
          <w:sz w:val="22"/>
          <w:szCs w:val="22"/>
        </w:rPr>
        <w:t xml:space="preserve"> zawartymi w Zaproszeniu </w:t>
      </w:r>
      <w:r>
        <w:rPr>
          <w:rFonts w:ascii="Arial" w:eastAsia="Calibri" w:hAnsi="Arial" w:cs="Arial"/>
          <w:sz w:val="22"/>
          <w:szCs w:val="22"/>
        </w:rPr>
        <w:t xml:space="preserve">ofertowym </w:t>
      </w:r>
      <w:r w:rsidRPr="0003473E">
        <w:rPr>
          <w:rFonts w:ascii="Arial" w:eastAsia="Calibri" w:hAnsi="Arial" w:cs="Arial"/>
          <w:sz w:val="22"/>
          <w:szCs w:val="22"/>
        </w:rPr>
        <w:t>za cenę przedstawion</w:t>
      </w:r>
      <w:r w:rsidR="006B6F05">
        <w:rPr>
          <w:rFonts w:ascii="Arial" w:eastAsia="Calibri" w:hAnsi="Arial" w:cs="Arial"/>
          <w:sz w:val="22"/>
          <w:szCs w:val="22"/>
        </w:rPr>
        <w:t>ą</w:t>
      </w:r>
      <w:r w:rsidRPr="0003473E">
        <w:rPr>
          <w:rFonts w:ascii="Arial" w:eastAsia="Calibri" w:hAnsi="Arial" w:cs="Arial"/>
          <w:sz w:val="22"/>
          <w:szCs w:val="22"/>
        </w:rPr>
        <w:t xml:space="preserve"> poniżej</w:t>
      </w:r>
      <w:r w:rsidRPr="0003473E">
        <w:rPr>
          <w:rFonts w:ascii="Arial" w:hAnsi="Arial" w:cs="Arial"/>
          <w:sz w:val="22"/>
          <w:szCs w:val="22"/>
          <w:lang w:eastAsia="pl-PL"/>
        </w:rPr>
        <w:t>:</w:t>
      </w:r>
    </w:p>
    <w:p w14:paraId="79A000B4" w14:textId="77777777" w:rsidR="00A010CF" w:rsidRDefault="00A010CF" w:rsidP="00A010CF">
      <w:pPr>
        <w:tabs>
          <w:tab w:val="left" w:pos="9213"/>
        </w:tabs>
        <w:ind w:right="707"/>
        <w:jc w:val="both"/>
        <w:rPr>
          <w:rFonts w:cs="Arial"/>
          <w:b/>
          <w:bCs/>
          <w:sz w:val="22"/>
          <w:szCs w:val="22"/>
          <w:u w:val="single"/>
        </w:rPr>
      </w:pPr>
      <w:bookmarkStart w:id="0" w:name="_Hlk25760841"/>
    </w:p>
    <w:bookmarkEnd w:id="0"/>
    <w:p w14:paraId="3012A1E9" w14:textId="77777777" w:rsidR="001A11DA" w:rsidRPr="001A11DA" w:rsidRDefault="001A11DA" w:rsidP="001A11DA">
      <w:pPr>
        <w:spacing w:after="240"/>
        <w:ind w:firstLine="284"/>
        <w:jc w:val="both"/>
        <w:rPr>
          <w:rFonts w:cs="Arial"/>
        </w:rPr>
      </w:pPr>
      <w:r w:rsidRPr="001A11DA">
        <w:rPr>
          <w:rFonts w:cs="Arial"/>
          <w:b/>
          <w:bCs/>
        </w:rPr>
        <w:t>cena netto: …… PLN (słownie: …………</w:t>
      </w:r>
      <w:proofErr w:type="gramStart"/>
      <w:r w:rsidRPr="001A11DA">
        <w:rPr>
          <w:rFonts w:cs="Arial"/>
          <w:b/>
          <w:bCs/>
        </w:rPr>
        <w:t>…….</w:t>
      </w:r>
      <w:proofErr w:type="gramEnd"/>
      <w:r w:rsidRPr="001A11DA">
        <w:rPr>
          <w:rFonts w:cs="Arial"/>
          <w:b/>
          <w:bCs/>
        </w:rPr>
        <w:t>)</w:t>
      </w:r>
    </w:p>
    <w:p w14:paraId="55DA2250" w14:textId="77777777" w:rsidR="001A11DA" w:rsidRDefault="001A11DA" w:rsidP="001A11DA">
      <w:pPr>
        <w:pStyle w:val="Akapitzlist"/>
        <w:spacing w:after="240"/>
        <w:ind w:left="284"/>
        <w:contextualSpacing w:val="0"/>
        <w:jc w:val="both"/>
        <w:rPr>
          <w:rFonts w:ascii="Arial" w:hAnsi="Arial" w:cs="Arial"/>
        </w:rPr>
      </w:pPr>
      <w:r w:rsidRPr="006D7682">
        <w:rPr>
          <w:rFonts w:ascii="Arial" w:hAnsi="Arial" w:cs="Arial"/>
          <w:bCs/>
        </w:rPr>
        <w:t>cena brutto:</w:t>
      </w:r>
      <w:r>
        <w:rPr>
          <w:rFonts w:ascii="Arial" w:hAnsi="Arial" w:cs="Arial"/>
          <w:bCs/>
        </w:rPr>
        <w:t xml:space="preserve"> </w:t>
      </w:r>
      <w:r w:rsidRPr="006D7682">
        <w:rPr>
          <w:rFonts w:ascii="Arial" w:hAnsi="Arial" w:cs="Arial"/>
          <w:bCs/>
        </w:rPr>
        <w:t xml:space="preserve">…… </w:t>
      </w:r>
      <w:r>
        <w:rPr>
          <w:rFonts w:ascii="Arial" w:hAnsi="Arial" w:cs="Arial"/>
          <w:bCs/>
        </w:rPr>
        <w:t>PLN</w:t>
      </w:r>
      <w:r w:rsidRPr="006D768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(słownie: ………………) </w:t>
      </w:r>
      <w:r w:rsidRPr="006D7682">
        <w:rPr>
          <w:rFonts w:ascii="Arial" w:hAnsi="Arial" w:cs="Arial"/>
        </w:rPr>
        <w:t>stawka</w:t>
      </w:r>
      <w:r>
        <w:rPr>
          <w:rFonts w:ascii="Arial" w:hAnsi="Arial" w:cs="Arial"/>
        </w:rPr>
        <w:t xml:space="preserve"> VAT:</w:t>
      </w:r>
      <w:r w:rsidRPr="006D7682">
        <w:rPr>
          <w:rFonts w:ascii="Arial" w:hAnsi="Arial" w:cs="Arial"/>
        </w:rPr>
        <w:t xml:space="preserve"> - ......... %, </w:t>
      </w:r>
      <w:r>
        <w:rPr>
          <w:rFonts w:ascii="Arial" w:hAnsi="Arial" w:cs="Arial"/>
        </w:rPr>
        <w:br/>
      </w:r>
      <w:r w:rsidRPr="006D7682">
        <w:rPr>
          <w:rFonts w:ascii="Arial" w:hAnsi="Arial" w:cs="Arial"/>
        </w:rPr>
        <w:t>w kwocie:</w:t>
      </w:r>
      <w:r>
        <w:rPr>
          <w:rFonts w:ascii="Arial" w:hAnsi="Arial" w:cs="Arial"/>
        </w:rPr>
        <w:t xml:space="preserve"> </w:t>
      </w:r>
      <w:r w:rsidRPr="006D7682">
        <w:rPr>
          <w:rFonts w:ascii="Arial" w:hAnsi="Arial" w:cs="Arial"/>
        </w:rPr>
        <w:t xml:space="preserve">…… </w:t>
      </w:r>
      <w:r>
        <w:rPr>
          <w:rFonts w:ascii="Arial" w:hAnsi="Arial" w:cs="Arial"/>
        </w:rPr>
        <w:t>PLN (słownie: ……………)</w:t>
      </w:r>
    </w:p>
    <w:p w14:paraId="2C633985" w14:textId="77777777" w:rsidR="001A11DA" w:rsidRDefault="001A11DA" w:rsidP="001A11DA">
      <w:pPr>
        <w:pStyle w:val="Akapitzlist"/>
        <w:spacing w:after="240"/>
        <w:ind w:left="284"/>
        <w:contextualSpacing w:val="0"/>
        <w:jc w:val="both"/>
        <w:rPr>
          <w:rFonts w:ascii="Arial" w:hAnsi="Arial" w:cs="Arial"/>
        </w:rPr>
      </w:pPr>
      <w:r w:rsidRPr="00DC1560">
        <w:rPr>
          <w:rFonts w:ascii="Arial" w:hAnsi="Arial" w:cs="Arial"/>
        </w:rPr>
        <w:t>przy uwzględnieniu cen określonych w poniższych tabelach:</w:t>
      </w:r>
    </w:p>
    <w:p w14:paraId="75A270B7" w14:textId="77777777" w:rsidR="001A11DA" w:rsidRPr="00500885" w:rsidRDefault="001A11DA" w:rsidP="001A11DA">
      <w:pPr>
        <w:pStyle w:val="Akapitzlist"/>
        <w:spacing w:after="240"/>
        <w:ind w:left="284"/>
        <w:jc w:val="both"/>
        <w:rPr>
          <w:rFonts w:ascii="Arial" w:hAnsi="Arial" w:cs="Arial"/>
          <w:i/>
          <w:iCs/>
        </w:rPr>
      </w:pPr>
      <w:r w:rsidRPr="00500885">
        <w:rPr>
          <w:rFonts w:ascii="Arial" w:hAnsi="Arial" w:cs="Arial"/>
          <w:i/>
          <w:iCs/>
        </w:rPr>
        <w:t>(Całkowitą cenę netto stanowi suma wartości w polach, odpowiednio Tabeli 1, 2, 3,</w:t>
      </w:r>
      <w:r>
        <w:rPr>
          <w:rFonts w:ascii="Arial" w:hAnsi="Arial" w:cs="Arial"/>
          <w:i/>
          <w:iCs/>
        </w:rPr>
        <w:t>4</w:t>
      </w:r>
      <w:r w:rsidRPr="00500885">
        <w:rPr>
          <w:rFonts w:ascii="Arial" w:hAnsi="Arial" w:cs="Arial"/>
          <w:i/>
          <w:iCs/>
        </w:rPr>
        <w:t xml:space="preserve"> oznaczonych kolorem, tj. suma:</w:t>
      </w:r>
    </w:p>
    <w:p w14:paraId="182C3C28" w14:textId="3EF01935" w:rsidR="001A11DA" w:rsidRDefault="001A11DA" w:rsidP="001A11DA">
      <w:pPr>
        <w:pStyle w:val="Akapitzlist"/>
        <w:numPr>
          <w:ilvl w:val="0"/>
          <w:numId w:val="9"/>
        </w:numPr>
        <w:spacing w:after="240"/>
        <w:jc w:val="both"/>
        <w:rPr>
          <w:rFonts w:ascii="Arial" w:hAnsi="Arial" w:cs="Arial"/>
          <w:i/>
          <w:iCs/>
        </w:rPr>
      </w:pPr>
      <w:r w:rsidRPr="00500885">
        <w:rPr>
          <w:rFonts w:ascii="Arial" w:hAnsi="Arial" w:cs="Arial"/>
          <w:i/>
          <w:iCs/>
        </w:rPr>
        <w:t xml:space="preserve">wartości netto wskazanej w kolumnie </w:t>
      </w:r>
      <w:r w:rsidR="004C68F6">
        <w:rPr>
          <w:rFonts w:ascii="Arial" w:hAnsi="Arial" w:cs="Arial"/>
          <w:i/>
          <w:iCs/>
        </w:rPr>
        <w:t>H</w:t>
      </w:r>
      <w:r w:rsidRPr="00500885">
        <w:rPr>
          <w:rFonts w:ascii="Arial" w:hAnsi="Arial" w:cs="Arial"/>
          <w:i/>
          <w:iCs/>
        </w:rPr>
        <w:t xml:space="preserve"> Tabeli 1; </w:t>
      </w:r>
    </w:p>
    <w:p w14:paraId="767D5614" w14:textId="5B097247" w:rsidR="001A11DA" w:rsidRPr="001A11DA" w:rsidRDefault="001A11DA" w:rsidP="001A11DA">
      <w:pPr>
        <w:pStyle w:val="Akapitzlist"/>
        <w:numPr>
          <w:ilvl w:val="0"/>
          <w:numId w:val="9"/>
        </w:numPr>
        <w:spacing w:after="240"/>
        <w:jc w:val="both"/>
        <w:rPr>
          <w:rFonts w:ascii="Arial" w:hAnsi="Arial" w:cs="Arial"/>
          <w:i/>
          <w:iCs/>
        </w:rPr>
      </w:pPr>
      <w:r w:rsidRPr="001A11DA">
        <w:rPr>
          <w:rFonts w:ascii="Arial" w:hAnsi="Arial" w:cs="Arial"/>
          <w:i/>
          <w:iCs/>
        </w:rPr>
        <w:t xml:space="preserve">wartości netto wskazanych w kolumnie </w:t>
      </w:r>
      <w:r w:rsidR="004C68F6">
        <w:rPr>
          <w:rFonts w:ascii="Arial" w:hAnsi="Arial" w:cs="Arial"/>
          <w:i/>
          <w:iCs/>
        </w:rPr>
        <w:t>H</w:t>
      </w:r>
      <w:r w:rsidRPr="001A11DA">
        <w:rPr>
          <w:rFonts w:ascii="Arial" w:hAnsi="Arial" w:cs="Arial"/>
          <w:i/>
          <w:iCs/>
        </w:rPr>
        <w:t xml:space="preserve"> w Tabeli 2;</w:t>
      </w:r>
    </w:p>
    <w:p w14:paraId="770CEA4E" w14:textId="73EC3FB3" w:rsidR="001A11DA" w:rsidRPr="001A11DA" w:rsidRDefault="001A11DA" w:rsidP="001A11DA">
      <w:pPr>
        <w:pStyle w:val="Akapitzlist"/>
        <w:numPr>
          <w:ilvl w:val="0"/>
          <w:numId w:val="9"/>
        </w:numPr>
        <w:spacing w:after="240"/>
        <w:jc w:val="both"/>
        <w:rPr>
          <w:rFonts w:ascii="Arial" w:hAnsi="Arial" w:cs="Arial"/>
          <w:i/>
          <w:iCs/>
        </w:rPr>
      </w:pPr>
      <w:r w:rsidRPr="001A11DA">
        <w:rPr>
          <w:rFonts w:ascii="Arial" w:hAnsi="Arial" w:cs="Arial"/>
          <w:i/>
          <w:iCs/>
        </w:rPr>
        <w:t xml:space="preserve">wartości netto wskazanej w kolumnie </w:t>
      </w:r>
      <w:r w:rsidR="004C68F6">
        <w:rPr>
          <w:rFonts w:ascii="Arial" w:hAnsi="Arial" w:cs="Arial"/>
          <w:i/>
          <w:iCs/>
        </w:rPr>
        <w:t>H</w:t>
      </w:r>
      <w:r w:rsidRPr="001A11DA">
        <w:rPr>
          <w:rFonts w:ascii="Arial" w:hAnsi="Arial" w:cs="Arial"/>
          <w:i/>
          <w:iCs/>
        </w:rPr>
        <w:t xml:space="preserve"> Tabeli 3, </w:t>
      </w:r>
    </w:p>
    <w:p w14:paraId="32A3CAA0" w14:textId="4D761A14" w:rsidR="00F62BF0" w:rsidRPr="001A11DA" w:rsidRDefault="001A11DA" w:rsidP="001A11DA">
      <w:pPr>
        <w:pStyle w:val="Akapitzlist"/>
        <w:numPr>
          <w:ilvl w:val="0"/>
          <w:numId w:val="9"/>
        </w:numPr>
        <w:spacing w:after="240"/>
        <w:jc w:val="both"/>
        <w:rPr>
          <w:rFonts w:ascii="Arial" w:hAnsi="Arial" w:cs="Arial"/>
          <w:i/>
          <w:iCs/>
        </w:rPr>
      </w:pPr>
      <w:r w:rsidRPr="001A11DA">
        <w:rPr>
          <w:rFonts w:ascii="Arial" w:hAnsi="Arial" w:cs="Arial"/>
          <w:i/>
          <w:iCs/>
        </w:rPr>
        <w:t xml:space="preserve">wartości netto wskazanych w kolumnie </w:t>
      </w:r>
      <w:r w:rsidR="004C68F6">
        <w:rPr>
          <w:rFonts w:ascii="Arial" w:hAnsi="Arial" w:cs="Arial"/>
          <w:i/>
          <w:iCs/>
        </w:rPr>
        <w:t>G</w:t>
      </w:r>
      <w:r w:rsidRPr="001A11DA">
        <w:rPr>
          <w:rFonts w:ascii="Arial" w:hAnsi="Arial" w:cs="Arial"/>
          <w:i/>
          <w:iCs/>
        </w:rPr>
        <w:t xml:space="preserve"> w Tabeli 4</w:t>
      </w:r>
      <w:r w:rsidR="00D076B1">
        <w:rPr>
          <w:rFonts w:ascii="Arial" w:hAnsi="Arial" w:cs="Arial"/>
          <w:i/>
          <w:iCs/>
        </w:rPr>
        <w:t>.</w:t>
      </w:r>
    </w:p>
    <w:p w14:paraId="55A8FAA2" w14:textId="77777777" w:rsidR="00F62BF0" w:rsidRPr="00232E5A" w:rsidRDefault="00F62BF0" w:rsidP="00A010CF">
      <w:pPr>
        <w:overflowPunct w:val="0"/>
        <w:autoSpaceDE w:val="0"/>
        <w:autoSpaceDN w:val="0"/>
        <w:adjustRightInd w:val="0"/>
        <w:spacing w:before="100" w:beforeAutospacing="1" w:after="120"/>
        <w:ind w:left="284"/>
        <w:jc w:val="both"/>
        <w:textAlignment w:val="baseline"/>
        <w:rPr>
          <w:rFonts w:cs="Arial"/>
        </w:rPr>
      </w:pPr>
    </w:p>
    <w:p w14:paraId="53BD2961" w14:textId="77777777" w:rsidR="00A010CF" w:rsidRDefault="00A010CF" w:rsidP="00756FA4">
      <w:pPr>
        <w:jc w:val="right"/>
        <w:rPr>
          <w:rFonts w:cs="Arial"/>
          <w:b/>
          <w:u w:val="single"/>
        </w:rPr>
        <w:sectPr w:rsidR="00A010CF" w:rsidSect="00160017">
          <w:footerReference w:type="first" r:id="rId13"/>
          <w:pgSz w:w="11906" w:h="16838" w:code="9"/>
          <w:pgMar w:top="1134" w:right="1134" w:bottom="851" w:left="1418" w:header="708" w:footer="604" w:gutter="0"/>
          <w:cols w:space="708"/>
          <w:formProt w:val="0"/>
          <w:titlePg/>
        </w:sectPr>
      </w:pPr>
    </w:p>
    <w:p w14:paraId="0F55EFB5" w14:textId="52F43010" w:rsidR="00D076B1" w:rsidRPr="00D076B1" w:rsidRDefault="00D076B1" w:rsidP="00D076B1">
      <w:pPr>
        <w:spacing w:after="120"/>
        <w:rPr>
          <w:rFonts w:cs="Arial"/>
          <w:b/>
          <w:i/>
          <w:iCs/>
          <w:sz w:val="20"/>
        </w:rPr>
      </w:pPr>
      <w:bookmarkStart w:id="1" w:name="_Hlk232067659"/>
      <w:r w:rsidRPr="00D076B1">
        <w:rPr>
          <w:rFonts w:cs="Arial"/>
          <w:b/>
          <w:sz w:val="20"/>
        </w:rPr>
        <w:lastRenderedPageBreak/>
        <w:t xml:space="preserve">Tabela nr 1 </w:t>
      </w:r>
      <w:r w:rsidRPr="00D076B1">
        <w:rPr>
          <w:rFonts w:cs="Arial"/>
          <w:b/>
          <w:sz w:val="20"/>
        </w:rPr>
        <w:tab/>
        <w:t>Formularz cenowy za zapewnienie Subskrypcji na okres 12 miesięcy.</w:t>
      </w:r>
    </w:p>
    <w:tbl>
      <w:tblPr>
        <w:tblW w:w="14180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704"/>
        <w:gridCol w:w="432"/>
        <w:gridCol w:w="3827"/>
        <w:gridCol w:w="1276"/>
        <w:gridCol w:w="1275"/>
        <w:gridCol w:w="1275"/>
        <w:gridCol w:w="1276"/>
        <w:gridCol w:w="2694"/>
        <w:gridCol w:w="850"/>
      </w:tblGrid>
      <w:tr w:rsidR="00D076B1" w:rsidRPr="00C5211D" w14:paraId="44C6D1CE" w14:textId="77777777" w:rsidTr="00184951">
        <w:trPr>
          <w:cantSplit/>
          <w:trHeight w:val="6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9CA3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07A9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Numer produktowy licencji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AE59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388B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Metryka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66B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Termin subskrypcji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5A02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Ilość</w:t>
            </w:r>
          </w:p>
          <w:p w14:paraId="39ACCEFA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(szt.)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14E7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 xml:space="preserve">Cena jednostkowa netto szt. </w:t>
            </w:r>
          </w:p>
          <w:p w14:paraId="0067B1B9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(PLN)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A47B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Wartość netto za 12 m-</w:t>
            </w:r>
            <w:proofErr w:type="spellStart"/>
            <w:r w:rsidRPr="001337D3">
              <w:rPr>
                <w:rFonts w:cs="Arial"/>
                <w:color w:val="000000"/>
                <w:sz w:val="18"/>
                <w:szCs w:val="18"/>
              </w:rPr>
              <w:t>cy</w:t>
            </w:r>
            <w:proofErr w:type="spellEnd"/>
            <w:r w:rsidRPr="001337D3">
              <w:rPr>
                <w:rFonts w:cs="Arial"/>
                <w:color w:val="000000"/>
                <w:sz w:val="18"/>
                <w:szCs w:val="18"/>
              </w:rPr>
              <w:t xml:space="preserve"> świadczenia usługi dla łącznej ilości szt. wskazanej w kolumnie F (PLN)</w:t>
            </w:r>
          </w:p>
          <w:p w14:paraId="63C7C4D8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[kolumna F x kolumna G x 12]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899C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Stawka VAT</w:t>
            </w:r>
            <w:r w:rsidRPr="001337D3">
              <w:rPr>
                <w:rFonts w:cs="Arial"/>
                <w:color w:val="000000"/>
                <w:sz w:val="18"/>
                <w:szCs w:val="18"/>
              </w:rPr>
              <w:br/>
              <w:t>(w %)</w:t>
            </w:r>
          </w:p>
        </w:tc>
      </w:tr>
      <w:tr w:rsidR="00D076B1" w:rsidRPr="00C5211D" w14:paraId="20A0EEC2" w14:textId="77777777" w:rsidTr="00184951">
        <w:trPr>
          <w:cantSplit/>
          <w:trHeight w:val="2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A528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A76E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EDC6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6AFE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69B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D41A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C157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DC8E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508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I</w:t>
            </w:r>
          </w:p>
        </w:tc>
      </w:tr>
      <w:tr w:rsidR="00D076B1" w:rsidRPr="00C5211D" w14:paraId="3A9A0371" w14:textId="77777777" w:rsidTr="00184951">
        <w:trPr>
          <w:cantSplit/>
          <w:trHeight w:val="3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3CB3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9005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8008183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65C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SAP Business Application Studio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2964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Użytkownik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698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01.01.2027</w:t>
            </w:r>
          </w:p>
          <w:p w14:paraId="1B5542F6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31.12.2027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A49F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25A8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AF52DB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7792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D076B1" w:rsidRPr="00C5211D" w14:paraId="1613A53C" w14:textId="77777777" w:rsidTr="00184951">
        <w:trPr>
          <w:cantSplit/>
          <w:trHeight w:val="3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D301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95BE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8019164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5B2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SAP AI Unit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D82D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CU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2060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B72E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0AF2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3BB856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7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D076B1" w:rsidRPr="00C5211D" w14:paraId="057397DB" w14:textId="77777777" w:rsidTr="00184951">
        <w:trPr>
          <w:cantSplit/>
          <w:trHeight w:val="397"/>
        </w:trPr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AB6BE4D" w14:textId="77777777" w:rsidR="00D076B1" w:rsidRPr="001337D3" w:rsidRDefault="00D076B1" w:rsidP="00184951">
            <w:pPr>
              <w:spacing w:line="280" w:lineRule="exact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61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AF38BC" w14:textId="77777777" w:rsidR="00D076B1" w:rsidRPr="001337D3" w:rsidRDefault="00D076B1" w:rsidP="00184951">
            <w:pPr>
              <w:spacing w:line="280" w:lineRule="exact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Razem</w:t>
            </w:r>
            <w:proofErr w:type="spellEnd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02056F2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42CE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23</w:t>
            </w:r>
          </w:p>
        </w:tc>
      </w:tr>
    </w:tbl>
    <w:p w14:paraId="3E9556D2" w14:textId="77777777" w:rsidR="00D076B1" w:rsidRDefault="00D076B1" w:rsidP="00D076B1">
      <w:pPr>
        <w:spacing w:after="120"/>
        <w:rPr>
          <w:rFonts w:cs="Arial"/>
          <w:b/>
          <w:sz w:val="22"/>
        </w:rPr>
      </w:pPr>
      <w:bookmarkStart w:id="2" w:name="_Hlk232067633"/>
    </w:p>
    <w:p w14:paraId="02307ADA" w14:textId="3D50DDED" w:rsidR="00D076B1" w:rsidRPr="00D076B1" w:rsidRDefault="00D076B1" w:rsidP="00D076B1">
      <w:pPr>
        <w:spacing w:after="120"/>
        <w:rPr>
          <w:rFonts w:cs="Arial"/>
          <w:b/>
          <w:i/>
          <w:iCs/>
          <w:sz w:val="20"/>
        </w:rPr>
      </w:pPr>
      <w:r w:rsidRPr="00D076B1">
        <w:rPr>
          <w:rFonts w:cs="Arial"/>
          <w:b/>
          <w:sz w:val="20"/>
        </w:rPr>
        <w:t xml:space="preserve">Tabela nr 2 </w:t>
      </w:r>
      <w:r w:rsidRPr="00D076B1">
        <w:rPr>
          <w:rFonts w:cs="Arial"/>
          <w:b/>
          <w:sz w:val="20"/>
        </w:rPr>
        <w:tab/>
        <w:t>Formularz cenowy za zapewnienie Subskrypcji na okres 12 miesięcy.</w:t>
      </w:r>
    </w:p>
    <w:tbl>
      <w:tblPr>
        <w:tblW w:w="14180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704"/>
        <w:gridCol w:w="432"/>
        <w:gridCol w:w="3827"/>
        <w:gridCol w:w="1276"/>
        <w:gridCol w:w="1275"/>
        <w:gridCol w:w="1275"/>
        <w:gridCol w:w="1276"/>
        <w:gridCol w:w="2694"/>
        <w:gridCol w:w="850"/>
      </w:tblGrid>
      <w:tr w:rsidR="00D076B1" w:rsidRPr="00C5211D" w14:paraId="152EBDBE" w14:textId="77777777" w:rsidTr="00184951">
        <w:trPr>
          <w:cantSplit/>
          <w:trHeight w:val="6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B864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9AD7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Numer produktowy licencji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F1AB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C24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Metryka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628F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Termin subskrypcji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C3C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Ilość</w:t>
            </w:r>
          </w:p>
          <w:p w14:paraId="0D8C8668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(szt.)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9F4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 xml:space="preserve">Cena jednostkowa netto szt. </w:t>
            </w:r>
          </w:p>
          <w:p w14:paraId="03DDEBFF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(PLN)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4DC1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Wartość netto za 12 m-</w:t>
            </w:r>
            <w:proofErr w:type="spellStart"/>
            <w:r w:rsidRPr="001337D3">
              <w:rPr>
                <w:rFonts w:cs="Arial"/>
                <w:color w:val="000000"/>
                <w:sz w:val="18"/>
                <w:szCs w:val="18"/>
              </w:rPr>
              <w:t>cy</w:t>
            </w:r>
            <w:proofErr w:type="spellEnd"/>
            <w:r w:rsidRPr="001337D3">
              <w:rPr>
                <w:rFonts w:cs="Arial"/>
                <w:color w:val="000000"/>
                <w:sz w:val="18"/>
                <w:szCs w:val="18"/>
              </w:rPr>
              <w:t xml:space="preserve"> świadczenia usługi dla łącznej ilości szt. wskazanej w kolumnie F (PLN)</w:t>
            </w:r>
          </w:p>
          <w:p w14:paraId="40BAE730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[kolumna F x kolumna G x 12]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02DD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Stawka VAT</w:t>
            </w:r>
            <w:r w:rsidRPr="001337D3">
              <w:rPr>
                <w:rFonts w:cs="Arial"/>
                <w:color w:val="000000"/>
                <w:sz w:val="18"/>
                <w:szCs w:val="18"/>
              </w:rPr>
              <w:br/>
              <w:t>(w %)</w:t>
            </w:r>
          </w:p>
        </w:tc>
      </w:tr>
      <w:tr w:rsidR="00D076B1" w:rsidRPr="00C5211D" w14:paraId="3EF59DEA" w14:textId="77777777" w:rsidTr="00184951">
        <w:trPr>
          <w:cantSplit/>
          <w:trHeight w:val="2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D340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250D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45A8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0105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F21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C550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5D1D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ED37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1BFD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I</w:t>
            </w:r>
          </w:p>
        </w:tc>
      </w:tr>
      <w:tr w:rsidR="00D076B1" w:rsidRPr="00C5211D" w14:paraId="110BF3B5" w14:textId="77777777" w:rsidTr="00184951">
        <w:trPr>
          <w:cantSplit/>
          <w:trHeight w:val="3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EE26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2754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8019709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C7B6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pt-BR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pt-BR"/>
              </w:rPr>
              <w:t>Customer-Managed Data Products - 1 Flat Fee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773E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E7577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12 m-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3E4F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1BB7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4900C1A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2C5E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D076B1" w:rsidRPr="00C5211D" w14:paraId="6A690C3D" w14:textId="77777777" w:rsidTr="00184951">
        <w:trPr>
          <w:cantSplit/>
          <w:trHeight w:val="3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2D44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3A41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8019271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C46E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pt-BR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pt-BR"/>
              </w:rPr>
              <w:t>SAP Business Data Cloud, core capacity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6A42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CU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598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F3DD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92 247 / m-c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F3E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0FD1BB7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0C2D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D076B1" w:rsidRPr="00C5211D" w14:paraId="64B32A68" w14:textId="77777777" w:rsidTr="00184951">
        <w:trPr>
          <w:cantSplit/>
          <w:trHeight w:val="397"/>
        </w:trPr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B075D98" w14:textId="77777777" w:rsidR="00D076B1" w:rsidRPr="001337D3" w:rsidRDefault="00D076B1" w:rsidP="00184951">
            <w:pPr>
              <w:spacing w:line="280" w:lineRule="exact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61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9E7D77" w14:textId="77777777" w:rsidR="00D076B1" w:rsidRPr="001337D3" w:rsidRDefault="00D076B1" w:rsidP="00184951">
            <w:pPr>
              <w:spacing w:line="280" w:lineRule="exact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Razem</w:t>
            </w:r>
            <w:proofErr w:type="spellEnd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F4011A1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0756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23</w:t>
            </w:r>
          </w:p>
        </w:tc>
      </w:tr>
    </w:tbl>
    <w:p w14:paraId="25B2B488" w14:textId="77777777" w:rsidR="001337D3" w:rsidRDefault="001337D3" w:rsidP="00D076B1">
      <w:pPr>
        <w:spacing w:after="120"/>
        <w:rPr>
          <w:rFonts w:cs="Arial"/>
          <w:b/>
          <w:sz w:val="22"/>
        </w:rPr>
      </w:pPr>
    </w:p>
    <w:bookmarkEnd w:id="1"/>
    <w:p w14:paraId="4DE890D7" w14:textId="77777777" w:rsidR="00160017" w:rsidRDefault="00160017" w:rsidP="00D076B1">
      <w:pPr>
        <w:spacing w:after="160" w:line="259" w:lineRule="auto"/>
        <w:ind w:left="1410" w:hanging="1410"/>
        <w:rPr>
          <w:rFonts w:cs="Arial"/>
          <w:b/>
          <w:sz w:val="20"/>
        </w:rPr>
      </w:pPr>
    </w:p>
    <w:p w14:paraId="7A3B845B" w14:textId="77777777" w:rsidR="00160017" w:rsidRDefault="00160017" w:rsidP="00D076B1">
      <w:pPr>
        <w:spacing w:after="160" w:line="259" w:lineRule="auto"/>
        <w:ind w:left="1410" w:hanging="1410"/>
        <w:rPr>
          <w:rFonts w:cs="Arial"/>
          <w:b/>
          <w:sz w:val="20"/>
        </w:rPr>
      </w:pPr>
    </w:p>
    <w:p w14:paraId="4E21ABB5" w14:textId="77777777" w:rsidR="00160017" w:rsidRDefault="00160017" w:rsidP="00D076B1">
      <w:pPr>
        <w:spacing w:after="160" w:line="259" w:lineRule="auto"/>
        <w:ind w:left="1410" w:hanging="1410"/>
        <w:rPr>
          <w:rFonts w:cs="Arial"/>
          <w:b/>
          <w:sz w:val="20"/>
        </w:rPr>
      </w:pPr>
    </w:p>
    <w:p w14:paraId="2EAC83A5" w14:textId="77777777" w:rsidR="00160017" w:rsidRDefault="00160017" w:rsidP="00D076B1">
      <w:pPr>
        <w:spacing w:after="160" w:line="259" w:lineRule="auto"/>
        <w:ind w:left="1410" w:hanging="1410"/>
        <w:rPr>
          <w:rFonts w:cs="Arial"/>
          <w:b/>
          <w:sz w:val="20"/>
        </w:rPr>
      </w:pPr>
    </w:p>
    <w:p w14:paraId="484EE90A" w14:textId="77777777" w:rsidR="00160017" w:rsidRDefault="00160017" w:rsidP="00D076B1">
      <w:pPr>
        <w:spacing w:after="160" w:line="259" w:lineRule="auto"/>
        <w:ind w:left="1410" w:hanging="1410"/>
        <w:rPr>
          <w:rFonts w:cs="Arial"/>
          <w:b/>
          <w:sz w:val="20"/>
        </w:rPr>
      </w:pPr>
    </w:p>
    <w:p w14:paraId="5E8ED9A8" w14:textId="45223F70" w:rsidR="00D076B1" w:rsidRPr="001337D3" w:rsidRDefault="00D076B1" w:rsidP="00D076B1">
      <w:pPr>
        <w:spacing w:after="160" w:line="259" w:lineRule="auto"/>
        <w:ind w:left="1410" w:hanging="1410"/>
        <w:rPr>
          <w:rFonts w:cs="Arial"/>
          <w:b/>
          <w:sz w:val="20"/>
        </w:rPr>
      </w:pPr>
      <w:r w:rsidRPr="001337D3">
        <w:rPr>
          <w:rFonts w:cs="Arial"/>
          <w:b/>
          <w:sz w:val="20"/>
        </w:rPr>
        <w:lastRenderedPageBreak/>
        <w:t xml:space="preserve">Tabela nr 3 </w:t>
      </w:r>
      <w:r w:rsidRPr="001337D3">
        <w:rPr>
          <w:rFonts w:cs="Arial"/>
          <w:b/>
          <w:sz w:val="20"/>
        </w:rPr>
        <w:tab/>
        <w:t xml:space="preserve">Formularz cenowy za zapewnienie </w:t>
      </w:r>
      <w:proofErr w:type="spellStart"/>
      <w:r w:rsidRPr="001337D3">
        <w:rPr>
          <w:rFonts w:cs="Arial"/>
          <w:b/>
          <w:sz w:val="20"/>
        </w:rPr>
        <w:t>Maintenance</w:t>
      </w:r>
      <w:proofErr w:type="spellEnd"/>
      <w:r w:rsidRPr="001337D3">
        <w:rPr>
          <w:rFonts w:cs="Arial"/>
          <w:b/>
          <w:sz w:val="20"/>
        </w:rPr>
        <w:t xml:space="preserve"> SAP Standard </w:t>
      </w:r>
      <w:proofErr w:type="spellStart"/>
      <w:r w:rsidRPr="001337D3">
        <w:rPr>
          <w:rFonts w:cs="Arial"/>
          <w:b/>
          <w:sz w:val="20"/>
        </w:rPr>
        <w:t>Support</w:t>
      </w:r>
      <w:proofErr w:type="spellEnd"/>
      <w:r w:rsidRPr="001337D3">
        <w:rPr>
          <w:rFonts w:cs="Arial"/>
          <w:b/>
          <w:sz w:val="20"/>
        </w:rPr>
        <w:t xml:space="preserve"> w opcji SAP-</w:t>
      </w:r>
      <w:proofErr w:type="spellStart"/>
      <w:r w:rsidRPr="001337D3">
        <w:rPr>
          <w:rFonts w:cs="Arial"/>
          <w:b/>
          <w:sz w:val="20"/>
        </w:rPr>
        <w:t>delivered</w:t>
      </w:r>
      <w:proofErr w:type="spellEnd"/>
      <w:r w:rsidRPr="001337D3">
        <w:rPr>
          <w:rFonts w:cs="Arial"/>
          <w:b/>
          <w:sz w:val="20"/>
        </w:rPr>
        <w:t xml:space="preserve"> </w:t>
      </w:r>
      <w:proofErr w:type="spellStart"/>
      <w:r w:rsidRPr="001337D3">
        <w:rPr>
          <w:rFonts w:cs="Arial"/>
          <w:b/>
          <w:sz w:val="20"/>
        </w:rPr>
        <w:t>Support</w:t>
      </w:r>
      <w:proofErr w:type="spellEnd"/>
      <w:r w:rsidRPr="001337D3">
        <w:rPr>
          <w:rFonts w:cs="Arial"/>
          <w:b/>
          <w:sz w:val="20"/>
        </w:rPr>
        <w:t xml:space="preserve"> na okres 12 miesięcy (od 01.01.2027 do 31.12.2027)</w:t>
      </w:r>
    </w:p>
    <w:tbl>
      <w:tblPr>
        <w:tblW w:w="14748" w:type="dxa"/>
        <w:tblInd w:w="-1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3"/>
        <w:gridCol w:w="1417"/>
        <w:gridCol w:w="4111"/>
        <w:gridCol w:w="1559"/>
        <w:gridCol w:w="1134"/>
        <w:gridCol w:w="1701"/>
        <w:gridCol w:w="1701"/>
        <w:gridCol w:w="1701"/>
        <w:gridCol w:w="851"/>
      </w:tblGrid>
      <w:tr w:rsidR="00D076B1" w:rsidRPr="0060081A" w14:paraId="7D8CAB68" w14:textId="77777777" w:rsidTr="00184951">
        <w:trPr>
          <w:cantSplit/>
          <w:trHeight w:val="84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FBB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bookmarkStart w:id="3" w:name="_Hlk40953274"/>
            <w:bookmarkStart w:id="4" w:name="_Hlk105505444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74B8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Numer produktowy licencji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9D80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521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Metryka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1495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Ilość</w:t>
            </w:r>
          </w:p>
          <w:p w14:paraId="723659B0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(szt.)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B2AB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Cena jednostkowa </w:t>
            </w:r>
            <w:proofErr w:type="spellStart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maintenance</w:t>
            </w:r>
            <w:proofErr w:type="spellEnd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netto za 1 m-c dla jednej licencji</w:t>
            </w:r>
            <w:r w:rsidRPr="001337D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03A21C2C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37C" w14:textId="77777777" w:rsidR="00D076B1" w:rsidRPr="001337D3" w:rsidRDefault="00D076B1" w:rsidP="0018495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Cena jednostkowa </w:t>
            </w:r>
            <w:proofErr w:type="spellStart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maintenance</w:t>
            </w:r>
            <w:proofErr w:type="spellEnd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netto za 1 m-c</w:t>
            </w:r>
            <w:r w:rsidRPr="001337D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3A9E6265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(PLN) [E x F]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8A64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t xml:space="preserve">Cena maintenance </w:t>
            </w:r>
            <w:proofErr w:type="spellStart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t>netto</w:t>
            </w:r>
            <w:proofErr w:type="spellEnd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t xml:space="preserve"> za 12 mc-y</w:t>
            </w:r>
          </w:p>
          <w:p w14:paraId="2C970608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(PLN) [G x 12]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235E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Stawka</w:t>
            </w: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VAT</w:t>
            </w: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br/>
              <w:t>(w %)</w:t>
            </w:r>
          </w:p>
        </w:tc>
      </w:tr>
      <w:bookmarkEnd w:id="3"/>
      <w:tr w:rsidR="00D076B1" w:rsidRPr="0060081A" w14:paraId="36ED0590" w14:textId="77777777" w:rsidTr="00184951">
        <w:trPr>
          <w:cantSplit/>
          <w:trHeight w:val="21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A1F4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DA25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B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825F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7AE9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14FC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E74D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7A6C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480A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9A6C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I</w:t>
            </w:r>
          </w:p>
        </w:tc>
      </w:tr>
      <w:tr w:rsidR="00D076B1" w:rsidRPr="0060081A" w14:paraId="6E85FB7D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477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19E7B" w14:textId="77777777" w:rsidR="00D076B1" w:rsidRPr="001337D3" w:rsidRDefault="00D076B1" w:rsidP="00184951">
            <w:pPr>
              <w:spacing w:line="280" w:lineRule="exact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7003015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9D75C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 xml:space="preserve">SAP </w:t>
            </w:r>
            <w:proofErr w:type="spellStart"/>
            <w:r w:rsidRPr="001337D3">
              <w:rPr>
                <w:rFonts w:cs="Arial"/>
                <w:sz w:val="18"/>
                <w:szCs w:val="18"/>
              </w:rPr>
              <w:t>Employee</w:t>
            </w:r>
            <w:proofErr w:type="spellEnd"/>
            <w:r w:rsidRPr="001337D3">
              <w:rPr>
                <w:rFonts w:cs="Arial"/>
                <w:sz w:val="18"/>
                <w:szCs w:val="18"/>
              </w:rPr>
              <w:t xml:space="preserve"> User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7B5DF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8F07F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5344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F12B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/>
          </w:tcPr>
          <w:p w14:paraId="1DEE3434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6555F12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D0783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01BD9510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CE8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6B35" w14:textId="77777777" w:rsidR="00D076B1" w:rsidRPr="001337D3" w:rsidRDefault="00D076B1" w:rsidP="00184951">
            <w:pPr>
              <w:spacing w:line="280" w:lineRule="exact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7003012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8E25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SAP Professional User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FCA1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8881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7041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27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4CFA07A8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F04911F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AF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532A5CBE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2AE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3.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B512" w14:textId="77777777" w:rsidR="00D076B1" w:rsidRPr="001337D3" w:rsidRDefault="00D076B1" w:rsidP="00184951">
            <w:pPr>
              <w:spacing w:line="280" w:lineRule="exact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7009035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3E65" w14:textId="77777777" w:rsidR="00D076B1" w:rsidRPr="001337D3" w:rsidDel="0068162F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SAP RE </w:t>
            </w:r>
            <w:proofErr w:type="spellStart"/>
            <w:proofErr w:type="gramStart"/>
            <w:r w:rsidRPr="001337D3">
              <w:rPr>
                <w:rFonts w:cs="Arial"/>
                <w:sz w:val="18"/>
                <w:szCs w:val="18"/>
                <w:lang w:val="en-US"/>
              </w:rPr>
              <w:t>Mgmt,office</w:t>
            </w:r>
            <w:proofErr w:type="gramEnd"/>
            <w:r w:rsidRPr="001337D3">
              <w:rPr>
                <w:rFonts w:cs="Arial"/>
                <w:sz w:val="18"/>
                <w:szCs w:val="18"/>
                <w:lang w:val="en-US"/>
              </w:rPr>
              <w:t>,</w:t>
            </w:r>
            <w:proofErr w:type="gramStart"/>
            <w:r w:rsidRPr="001337D3">
              <w:rPr>
                <w:rFonts w:cs="Arial"/>
                <w:sz w:val="18"/>
                <w:szCs w:val="18"/>
                <w:lang w:val="en-US"/>
              </w:rPr>
              <w:t>retail,ind</w:t>
            </w:r>
            <w:proofErr w:type="spellEnd"/>
            <w:proofErr w:type="gramEnd"/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prop mgmt.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6DC7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30E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154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DDF2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39174017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C028E84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7D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5671BE96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BED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5F5" w14:textId="77777777" w:rsidR="00D076B1" w:rsidRPr="001337D3" w:rsidRDefault="00D076B1" w:rsidP="00184951">
            <w:pPr>
              <w:spacing w:line="280" w:lineRule="exact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7003013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164" w14:textId="77777777" w:rsidR="00D076B1" w:rsidRPr="001337D3" w:rsidDel="0068162F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SAP Developer User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DEB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0C2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F39B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73DE3BD3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FAA0889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56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bookmarkEnd w:id="2"/>
      <w:tr w:rsidR="00D076B1" w:rsidRPr="0060081A" w14:paraId="26D6EB06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5A7B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004B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7015762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E65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SAP Bill-To-Cash </w:t>
            </w:r>
            <w:proofErr w:type="spellStart"/>
            <w:r w:rsidRPr="001337D3">
              <w:rPr>
                <w:rFonts w:cs="Arial"/>
                <w:sz w:val="18"/>
                <w:szCs w:val="18"/>
                <w:lang w:val="en-US"/>
              </w:rPr>
              <w:t>Mgmt</w:t>
            </w:r>
            <w:proofErr w:type="spellEnd"/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f Energy </w:t>
            </w:r>
            <w:proofErr w:type="spellStart"/>
            <w:r w:rsidRPr="001337D3">
              <w:rPr>
                <w:rFonts w:cs="Arial"/>
                <w:sz w:val="18"/>
                <w:szCs w:val="18"/>
                <w:lang w:val="en-US"/>
              </w:rPr>
              <w:t>Utilit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07AB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umowy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EFD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7700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8781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3A146ADB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C542B4D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75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09EA320E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08EB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DAA3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7015764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930D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SAP Sales </w:t>
            </w:r>
            <w:proofErr w:type="spellStart"/>
            <w:r w:rsidRPr="001337D3">
              <w:rPr>
                <w:rFonts w:cs="Arial"/>
                <w:sz w:val="18"/>
                <w:szCs w:val="18"/>
                <w:lang w:val="en-US"/>
              </w:rPr>
              <w:t>Mgmt</w:t>
            </w:r>
            <w:proofErr w:type="spellEnd"/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a Cust Serv En Util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5308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umowy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36AC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7700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30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6E9D5292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475AE3E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61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120CF3B2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F5CF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0548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7015777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5109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SAP IC Data Exchange Found f En Util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6A63" w14:textId="77777777" w:rsidR="00D076B1" w:rsidRPr="001337D3" w:rsidRDefault="00D076B1" w:rsidP="00184951">
            <w:pPr>
              <w:spacing w:line="274" w:lineRule="auto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2092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7725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66B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25D666FB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D395F43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A0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2EA67304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9E8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509F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7015756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CAB6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Meter Admin a Oper f En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Utilit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97FC" w14:textId="77777777" w:rsidR="00D076B1" w:rsidRPr="001337D3" w:rsidRDefault="00D076B1" w:rsidP="00184951">
            <w:pPr>
              <w:spacing w:line="274" w:lineRule="auto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7FA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7725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31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23374901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AF86835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F9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06FBC755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3725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665A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7018019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15B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EDM, </w:t>
            </w:r>
            <w:proofErr w:type="gram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addon</w:t>
            </w:r>
            <w:proofErr w:type="gram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gas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regul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compl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PROLOGA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CE8C" w14:textId="77777777" w:rsidR="00D076B1" w:rsidRPr="001337D3" w:rsidRDefault="00D076B1" w:rsidP="00184951">
            <w:pPr>
              <w:spacing w:line="274" w:lineRule="auto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BD6E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7725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065E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67842315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342BBC9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215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592CDD79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CA5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9DE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7015761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9076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Energy Data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Mgmt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for Energy Util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A4EF" w14:textId="77777777" w:rsidR="00D076B1" w:rsidRPr="001337D3" w:rsidRDefault="00D076B1" w:rsidP="00184951">
            <w:pPr>
              <w:spacing w:line="274" w:lineRule="auto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22CC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7725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988B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5098DB52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322B5EE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167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6480F72F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49AB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EF61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7003233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0FF0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ERP Component for ERP Package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50C3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pakiet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3C3B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72C9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48914A35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08D8AE25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19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1F2D4E1D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BFFC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EE54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7019108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E6CE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Market Process Management for Utilities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41F4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14A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B499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31D3085B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07F45C70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2D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700791E4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799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5607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7019045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03CA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BusinessObjects Ent, pro ed (CS)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D88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sesje jednoczesne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8962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394F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48207B31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122EB6F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2A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4E5992B4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DC0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D5BA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7019046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FF70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BusinessObjects, prof ed (user)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2E5F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E5AE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FEA7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69D74094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01D56DE6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4E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3FDA4819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E851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5EF6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7019166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0704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BW/4HANA 65-320 units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03D7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GB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B5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30AB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2CB00589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7D12472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14C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5C0795E6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232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CD35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ERP_PACKAGE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4A4F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ERP Foundation Starter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B3A9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pakiet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0B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C5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0314CBD0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FDBA0A9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2C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10106F64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9131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937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7020110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F03C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ERP, ad-on for Polish SAF-T regulatory requirement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22E9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przychody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ACF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730F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08F7C398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4175A17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DCD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1928602D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FAC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D859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7017373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9451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Payroll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B3ED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7665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DEB9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40525DD6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2E6B3AF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0B5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6E32C9E6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681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96EB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7017299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6C12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Single Sign-On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B8F1" w14:textId="77777777" w:rsidR="00D076B1" w:rsidRPr="001337D3" w:rsidRDefault="00D076B1" w:rsidP="00184951">
            <w:pPr>
              <w:spacing w:line="280" w:lineRule="exac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DD8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232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488F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34D663BA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FBC9EE1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C15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B10040" w14:paraId="0950505D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6634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B739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7018538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F9D9" w14:textId="77777777" w:rsidR="00D076B1" w:rsidRPr="001337D3" w:rsidRDefault="00D076B1" w:rsidP="00184951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Licencje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SAP S/4HANA Enterprise Management for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ERp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customers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C24A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GB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5D2A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C449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4ABE0EEB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84F2482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8F3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B10040" w14:paraId="4B23A18E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A81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9648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7019369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1C6" w14:textId="77777777" w:rsidR="00D076B1" w:rsidRPr="001337D3" w:rsidRDefault="00D076B1" w:rsidP="00184951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Geo Framework for SAP EAM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5B2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436A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CFA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151522C7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66E3E95C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49AF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B10040" w14:paraId="617E373E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9C6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0C2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7020279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E68" w14:textId="77777777" w:rsidR="00D076B1" w:rsidRPr="001337D3" w:rsidRDefault="00D076B1" w:rsidP="00184951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SAP Digital 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0668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dokument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8978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713A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7AF56D1F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468412A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853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B10040" w14:paraId="5290A6FA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1D1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C855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7018066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D2C" w14:textId="77777777" w:rsidR="00D076B1" w:rsidRPr="001337D3" w:rsidRDefault="00D076B1" w:rsidP="00184951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HANA, RT ed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Applic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&amp; BW-new/subs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1A68" w14:textId="77777777" w:rsidR="00D076B1" w:rsidRPr="001337D3" w:rsidRDefault="00D076B1" w:rsidP="00184951">
            <w:pPr>
              <w:spacing w:line="280" w:lineRule="exact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pakiet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F76D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DCCD" w14:textId="77777777" w:rsidR="00D076B1" w:rsidRPr="001337D3" w:rsidRDefault="00D076B1" w:rsidP="00184951">
            <w:pPr>
              <w:spacing w:line="280" w:lineRule="exact"/>
              <w:ind w:hanging="67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580A73E5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40D06B6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AE3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B10040" w14:paraId="064455D0" w14:textId="77777777" w:rsidTr="00184951">
        <w:trPr>
          <w:cantSplit/>
          <w:trHeight w:val="454"/>
        </w:trPr>
        <w:tc>
          <w:tcPr>
            <w:tcW w:w="12196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62ADB9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proofErr w:type="spellStart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Razem</w:t>
            </w:r>
            <w:proofErr w:type="spellEnd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6EAF5112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0896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</w:tbl>
    <w:bookmarkEnd w:id="4"/>
    <w:p w14:paraId="069CAE95" w14:textId="1041929F" w:rsidR="00D076B1" w:rsidRPr="001337D3" w:rsidRDefault="00D076B1" w:rsidP="00D076B1">
      <w:pPr>
        <w:spacing w:before="360" w:after="120"/>
        <w:ind w:left="1412" w:hanging="1412"/>
        <w:jc w:val="both"/>
        <w:rPr>
          <w:rFonts w:cs="Arial"/>
          <w:b/>
          <w:bCs/>
          <w:sz w:val="20"/>
        </w:rPr>
      </w:pPr>
      <w:r w:rsidRPr="001337D3">
        <w:rPr>
          <w:rFonts w:cs="Arial"/>
          <w:b/>
          <w:sz w:val="20"/>
        </w:rPr>
        <w:t xml:space="preserve">Tabela nr 4 </w:t>
      </w:r>
      <w:bookmarkStart w:id="5" w:name="_Hlk105504110"/>
      <w:r w:rsidRPr="001337D3">
        <w:rPr>
          <w:rFonts w:cs="Arial"/>
          <w:b/>
          <w:sz w:val="20"/>
        </w:rPr>
        <w:tab/>
        <w:t xml:space="preserve">Formularz cenowy za dostawę licencji </w:t>
      </w:r>
      <w:r w:rsidRPr="001337D3">
        <w:rPr>
          <w:rFonts w:eastAsia="CIDFont+F1" w:cs="Arial"/>
          <w:b/>
          <w:bCs/>
          <w:sz w:val="20"/>
        </w:rPr>
        <w:t xml:space="preserve">dla Oprogramowania SAP </w:t>
      </w:r>
      <w:r w:rsidRPr="001337D3">
        <w:rPr>
          <w:rFonts w:cs="Arial"/>
          <w:b/>
          <w:bCs/>
          <w:sz w:val="20"/>
        </w:rPr>
        <w:t>nabywanego przez Zamawiającego.</w:t>
      </w:r>
      <w:bookmarkStart w:id="6" w:name="_Hlk105506740"/>
      <w:bookmarkEnd w:id="5"/>
    </w:p>
    <w:tbl>
      <w:tblPr>
        <w:tblW w:w="14748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"/>
        <w:gridCol w:w="1417"/>
        <w:gridCol w:w="3969"/>
        <w:gridCol w:w="1276"/>
        <w:gridCol w:w="1701"/>
        <w:gridCol w:w="1276"/>
        <w:gridCol w:w="3685"/>
        <w:gridCol w:w="851"/>
      </w:tblGrid>
      <w:tr w:rsidR="00D076B1" w:rsidRPr="0060081A" w14:paraId="7E35E0B7" w14:textId="77777777" w:rsidTr="00184951">
        <w:trPr>
          <w:cantSplit/>
          <w:trHeight w:val="76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4F7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bookmarkStart w:id="7" w:name="_Hlk105506717"/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5633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Numer produktowy licencji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CC8D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17E4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Metryka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110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Ilość</w:t>
            </w:r>
          </w:p>
          <w:p w14:paraId="6479053B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zapotrzebowana</w:t>
            </w:r>
          </w:p>
          <w:p w14:paraId="11CAA125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(szt.)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D3D2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Cena jednostkowa netto (PLN)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EC9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Wartość netto </w:t>
            </w:r>
            <w:r w:rsidRPr="001337D3">
              <w:rPr>
                <w:rFonts w:cs="Arial"/>
                <w:color w:val="000000"/>
                <w:sz w:val="18"/>
                <w:szCs w:val="18"/>
              </w:rPr>
              <w:t>zakupu licencji</w:t>
            </w:r>
          </w:p>
          <w:p w14:paraId="5B6B8A81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(PLN)</w:t>
            </w:r>
          </w:p>
          <w:p w14:paraId="47AD6FDF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[kolumna E x kolumna F]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A543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Stawka VAT</w:t>
            </w: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br/>
              <w:t>(w %)</w:t>
            </w:r>
          </w:p>
        </w:tc>
      </w:tr>
      <w:tr w:rsidR="00D076B1" w:rsidRPr="0060081A" w14:paraId="6428C07C" w14:textId="77777777" w:rsidTr="00184951">
        <w:trPr>
          <w:cantSplit/>
          <w:trHeight w:val="1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C377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9726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94CD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4A06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A1F1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8B9F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09E8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FD7E" w14:textId="77777777" w:rsidR="00D076B1" w:rsidRPr="001337D3" w:rsidRDefault="00D076B1" w:rsidP="0018495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H</w:t>
            </w:r>
          </w:p>
        </w:tc>
      </w:tr>
      <w:tr w:rsidR="00D076B1" w:rsidRPr="0060081A" w14:paraId="57366E56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3C9A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479" w14:textId="77777777" w:rsidR="00D076B1" w:rsidRPr="001337D3" w:rsidRDefault="00D076B1" w:rsidP="00184951">
            <w:pPr>
              <w:spacing w:line="280" w:lineRule="exact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7015762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618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SAP Bill-To-Cash </w:t>
            </w:r>
            <w:proofErr w:type="spellStart"/>
            <w:r w:rsidRPr="001337D3">
              <w:rPr>
                <w:rFonts w:cs="Arial"/>
                <w:sz w:val="18"/>
                <w:szCs w:val="18"/>
                <w:lang w:val="en-US"/>
              </w:rPr>
              <w:t>Mgmt</w:t>
            </w:r>
            <w:proofErr w:type="spellEnd"/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f Energy </w:t>
            </w:r>
            <w:proofErr w:type="spellStart"/>
            <w:r w:rsidRPr="001337D3">
              <w:rPr>
                <w:rFonts w:cs="Arial"/>
                <w:sz w:val="18"/>
                <w:szCs w:val="18"/>
                <w:lang w:val="en-US"/>
              </w:rPr>
              <w:t>Utilit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D323" w14:textId="77777777" w:rsidR="00D076B1" w:rsidRPr="001337D3" w:rsidRDefault="00D076B1" w:rsidP="00184951">
            <w:pPr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umowy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DF8C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E52F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25F286C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83E3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445B86DC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AF09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C548" w14:textId="77777777" w:rsidR="00D076B1" w:rsidRPr="001337D3" w:rsidRDefault="00D076B1" w:rsidP="00184951">
            <w:pPr>
              <w:spacing w:line="280" w:lineRule="exact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7015764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5344" w14:textId="77777777" w:rsidR="00D076B1" w:rsidRPr="001337D3" w:rsidRDefault="00D076B1" w:rsidP="0018495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SAP Sales </w:t>
            </w:r>
            <w:proofErr w:type="spellStart"/>
            <w:r w:rsidRPr="001337D3">
              <w:rPr>
                <w:rFonts w:cs="Arial"/>
                <w:sz w:val="18"/>
                <w:szCs w:val="18"/>
                <w:lang w:val="en-US"/>
              </w:rPr>
              <w:t>Mgmt</w:t>
            </w:r>
            <w:proofErr w:type="spellEnd"/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a Cust Serv En Util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822" w14:textId="77777777" w:rsidR="00D076B1" w:rsidRPr="001337D3" w:rsidRDefault="00D076B1" w:rsidP="00184951">
            <w:pPr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umowy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67C9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788A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33B1CE7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A6E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237EAA69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8B27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19DC" w14:textId="77777777" w:rsidR="00D076B1" w:rsidRPr="001337D3" w:rsidRDefault="00D076B1" w:rsidP="00184951">
            <w:pPr>
              <w:spacing w:line="280" w:lineRule="exact"/>
              <w:jc w:val="both"/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</w:pPr>
            <w:r w:rsidRPr="001337D3"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  <w:t>7015777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B35D" w14:textId="77777777" w:rsidR="00D076B1" w:rsidRPr="001337D3" w:rsidRDefault="00D076B1" w:rsidP="00184951">
            <w:pPr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val="en-GB" w:eastAsia="en-US"/>
              </w:rPr>
            </w:pPr>
            <w:r w:rsidRPr="001337D3"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val="en-GB" w:eastAsia="en-US"/>
              </w:rPr>
              <w:t>SAP IC Data Exchange Found f En Util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B13C" w14:textId="77777777" w:rsidR="00D076B1" w:rsidRPr="001337D3" w:rsidRDefault="00D076B1" w:rsidP="00184951">
            <w:pPr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</w:pPr>
            <w:r w:rsidRPr="001337D3"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  <w:t>miejsce dostaw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D7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</w:pPr>
            <w:r w:rsidRPr="001337D3"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6675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97087FB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98E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</w:pPr>
            <w:r w:rsidRPr="001337D3">
              <w:rPr>
                <w:rFonts w:asciiTheme="minorBidi" w:eastAsia="Calibri" w:hAnsiTheme="minorBidi" w:cstheme="minorBidi"/>
                <w:color w:val="000000"/>
                <w:sz w:val="18"/>
                <w:szCs w:val="18"/>
                <w:lang w:eastAsia="en-US"/>
              </w:rPr>
              <w:t>23</w:t>
            </w:r>
          </w:p>
        </w:tc>
      </w:tr>
      <w:tr w:rsidR="00D076B1" w:rsidRPr="0060081A" w14:paraId="6A4341F7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3A50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E36E" w14:textId="77777777" w:rsidR="00D076B1" w:rsidRPr="001337D3" w:rsidRDefault="00D076B1" w:rsidP="00184951">
            <w:pPr>
              <w:spacing w:line="280" w:lineRule="exact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7015756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108" w14:textId="77777777" w:rsidR="00D076B1" w:rsidRPr="001337D3" w:rsidRDefault="00D076B1" w:rsidP="0018495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Meter Admin a Oper f En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Utilit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C33A" w14:textId="77777777" w:rsidR="00D076B1" w:rsidRPr="001337D3" w:rsidRDefault="00D076B1" w:rsidP="00184951">
            <w:pPr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614F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FA5B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632722B0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AB8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12669601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9E89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C6A2" w14:textId="77777777" w:rsidR="00D076B1" w:rsidRPr="001337D3" w:rsidRDefault="00D076B1" w:rsidP="00184951">
            <w:pPr>
              <w:spacing w:line="280" w:lineRule="exact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7018019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F07" w14:textId="77777777" w:rsidR="00D076B1" w:rsidRPr="001337D3" w:rsidRDefault="00D076B1" w:rsidP="0018495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EDM, </w:t>
            </w:r>
            <w:proofErr w:type="gram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addon</w:t>
            </w:r>
            <w:proofErr w:type="gram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gas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regul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compl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PROLOGA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11DA" w14:textId="77777777" w:rsidR="00D076B1" w:rsidRPr="001337D3" w:rsidRDefault="00D076B1" w:rsidP="00184951">
            <w:pPr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EE1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832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0F5A3AEC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3BB7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33DC34CF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5286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8DF5" w14:textId="77777777" w:rsidR="00D076B1" w:rsidRPr="001337D3" w:rsidRDefault="00D076B1" w:rsidP="00184951">
            <w:pPr>
              <w:spacing w:line="280" w:lineRule="exact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7015761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E172" w14:textId="77777777" w:rsidR="00D076B1" w:rsidRPr="001337D3" w:rsidRDefault="00D076B1" w:rsidP="0018495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Energy Data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Mgmt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for Energy Util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C8E" w14:textId="77777777" w:rsidR="00D076B1" w:rsidRPr="001337D3" w:rsidRDefault="00D076B1" w:rsidP="00184951">
            <w:pPr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miejsce</w:t>
            </w:r>
            <w:r w:rsidRPr="001337D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1337D3">
              <w:rPr>
                <w:rFonts w:cs="Arial"/>
                <w:sz w:val="18"/>
                <w:szCs w:val="18"/>
              </w:rPr>
              <w:t>dostaw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8AC5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707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051A1AE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43D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534F49E0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AB37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116F" w14:textId="77777777" w:rsidR="00D076B1" w:rsidRPr="001337D3" w:rsidRDefault="00D076B1" w:rsidP="00184951">
            <w:pPr>
              <w:spacing w:line="280" w:lineRule="exact"/>
              <w:jc w:val="both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</w:rPr>
              <w:t>7003012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887F" w14:textId="77777777" w:rsidR="00D076B1" w:rsidRPr="001337D3" w:rsidRDefault="00D076B1" w:rsidP="00184951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SAP Professional User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A51" w14:textId="77777777" w:rsidR="00D076B1" w:rsidRPr="001337D3" w:rsidRDefault="00D076B1" w:rsidP="00184951">
            <w:pPr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0886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C103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1DB831B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75C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09339FBD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EB6C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47EE" w14:textId="77777777" w:rsidR="00D076B1" w:rsidRPr="001337D3" w:rsidRDefault="00D076B1" w:rsidP="00184951">
            <w:pPr>
              <w:spacing w:line="280" w:lineRule="exact"/>
              <w:jc w:val="both"/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7017299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4A0E" w14:textId="77777777" w:rsidR="00D076B1" w:rsidRPr="001337D3" w:rsidRDefault="00D076B1" w:rsidP="00184951">
            <w:pPr>
              <w:rPr>
                <w:rFonts w:cs="Arial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sz w:val="18"/>
                <w:szCs w:val="18"/>
                <w:lang w:val="en-US"/>
              </w:rPr>
              <w:t>SAP Single Sign-On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D7B2" w14:textId="77777777" w:rsidR="00D076B1" w:rsidRPr="001337D3" w:rsidRDefault="00D076B1" w:rsidP="00184951">
            <w:pPr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sz w:val="18"/>
                <w:szCs w:val="18"/>
              </w:rPr>
              <w:t>użytkownik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4FB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1E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9E323E2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F95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393E1FCB" w14:textId="77777777" w:rsidTr="00184951">
        <w:trPr>
          <w:cantSplit/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C983" w14:textId="77777777" w:rsidR="00D076B1" w:rsidRPr="001337D3" w:rsidRDefault="00D076B1" w:rsidP="00D076B1">
            <w:pPr>
              <w:pStyle w:val="Akapitzlist"/>
              <w:numPr>
                <w:ilvl w:val="0"/>
                <w:numId w:val="34"/>
              </w:numPr>
              <w:spacing w:line="280" w:lineRule="exact"/>
              <w:ind w:left="527" w:hanging="357"/>
              <w:contextualSpacing w:val="0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74BE" w14:textId="77777777" w:rsidR="00D076B1" w:rsidRPr="001337D3" w:rsidRDefault="00D076B1" w:rsidP="00184951">
            <w:pPr>
              <w:spacing w:line="280" w:lineRule="exact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7018066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61CE" w14:textId="77777777" w:rsidR="00D076B1" w:rsidRPr="001337D3" w:rsidRDefault="00D076B1" w:rsidP="0018495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SAP HANA, RT ed 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Applic</w:t>
            </w:r>
            <w:proofErr w:type="spellEnd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&amp; BW-new/</w:t>
            </w:r>
            <w:proofErr w:type="spellStart"/>
            <w:r w:rsidRPr="001337D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subsq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124C" w14:textId="77777777" w:rsidR="00D076B1" w:rsidRPr="001337D3" w:rsidRDefault="00D076B1" w:rsidP="00184951">
            <w:pPr>
              <w:rPr>
                <w:rFonts w:cs="Arial"/>
                <w:sz w:val="18"/>
                <w:szCs w:val="18"/>
              </w:rPr>
            </w:pPr>
            <w:r w:rsidRPr="001337D3">
              <w:rPr>
                <w:rFonts w:cs="Arial"/>
                <w:color w:val="000000" w:themeColor="text1"/>
                <w:sz w:val="18"/>
                <w:szCs w:val="18"/>
              </w:rPr>
              <w:t>pakiet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CE32" w14:textId="77777777" w:rsidR="00D076B1" w:rsidRPr="001337D3" w:rsidRDefault="00D076B1" w:rsidP="00184951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337D3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0CD0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0FB4754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B19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tr w:rsidR="00D076B1" w:rsidRPr="0060081A" w14:paraId="604201FC" w14:textId="77777777" w:rsidTr="00184951">
        <w:trPr>
          <w:cantSplit/>
          <w:trHeight w:hRule="exact" w:val="590"/>
        </w:trPr>
        <w:tc>
          <w:tcPr>
            <w:tcW w:w="10212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56940E" w14:textId="722D6C1E" w:rsidR="001337D3" w:rsidRPr="001337D3" w:rsidRDefault="00D076B1" w:rsidP="001337D3">
            <w:pPr>
              <w:spacing w:line="280" w:lineRule="exact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Razem</w:t>
            </w:r>
            <w:proofErr w:type="spellEnd"/>
            <w:r w:rsidRPr="001337D3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77A9761" w14:textId="77777777" w:rsidR="00D076B1" w:rsidRPr="001337D3" w:rsidRDefault="00D076B1" w:rsidP="00184951">
            <w:pPr>
              <w:spacing w:line="280" w:lineRule="exact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4A38" w14:textId="77777777" w:rsidR="00D076B1" w:rsidRPr="001337D3" w:rsidRDefault="00D076B1" w:rsidP="00184951">
            <w:pPr>
              <w:spacing w:line="280" w:lineRule="exact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1337D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23</w:t>
            </w:r>
          </w:p>
        </w:tc>
      </w:tr>
      <w:bookmarkEnd w:id="6"/>
      <w:bookmarkEnd w:id="7"/>
    </w:tbl>
    <w:p w14:paraId="70131193" w14:textId="77777777" w:rsidR="001337D3" w:rsidRPr="001337D3" w:rsidRDefault="001337D3" w:rsidP="001337D3">
      <w:pPr>
        <w:rPr>
          <w:rFonts w:cs="Arial"/>
        </w:rPr>
        <w:sectPr w:rsidR="001337D3" w:rsidRPr="001337D3" w:rsidSect="00D076B1">
          <w:pgSz w:w="16838" w:h="11906" w:orient="landscape" w:code="9"/>
          <w:pgMar w:top="1418" w:right="2526" w:bottom="1134" w:left="851" w:header="708" w:footer="604" w:gutter="0"/>
          <w:cols w:space="708"/>
          <w:formProt w:val="0"/>
          <w:titlePg/>
          <w:docGrid w:linePitch="326"/>
        </w:sectPr>
      </w:pPr>
    </w:p>
    <w:p w14:paraId="465732CD" w14:textId="77777777" w:rsidR="00CA6B5F" w:rsidRDefault="00CA6B5F" w:rsidP="00756FA4">
      <w:pPr>
        <w:spacing w:line="280" w:lineRule="exact"/>
        <w:jc w:val="both"/>
        <w:rPr>
          <w:rFonts w:cs="Arial"/>
          <w:sz w:val="20"/>
          <w:u w:val="single"/>
        </w:rPr>
      </w:pPr>
    </w:p>
    <w:p w14:paraId="3E2FE19E" w14:textId="29EB638F" w:rsidR="00756FA4" w:rsidRPr="00002883" w:rsidRDefault="00756FA4" w:rsidP="00756FA4">
      <w:pPr>
        <w:spacing w:line="280" w:lineRule="exact"/>
        <w:jc w:val="both"/>
        <w:rPr>
          <w:rFonts w:cs="Arial"/>
          <w:b/>
          <w:bCs/>
          <w:sz w:val="20"/>
        </w:rPr>
      </w:pPr>
      <w:r w:rsidRPr="00002883">
        <w:rPr>
          <w:rFonts w:cs="Arial"/>
          <w:b/>
          <w:bCs/>
          <w:sz w:val="20"/>
          <w:u w:val="single"/>
        </w:rPr>
        <w:t>UWAGA:</w:t>
      </w:r>
    </w:p>
    <w:p w14:paraId="4DEF3BFF" w14:textId="03704DA3" w:rsidR="00756FA4" w:rsidRDefault="00756FA4" w:rsidP="00002883">
      <w:pPr>
        <w:jc w:val="both"/>
        <w:rPr>
          <w:rFonts w:cs="Arial"/>
          <w:b/>
          <w:u w:val="single"/>
        </w:rPr>
      </w:pPr>
      <w:r w:rsidRPr="00A41658">
        <w:rPr>
          <w:rFonts w:cs="Arial"/>
          <w:sz w:val="20"/>
        </w:rPr>
        <w:t>Do każdego zamówienia wymienionego w wykazie należy załączyć dokument potwierdzający, że zamówienia te zostały wykonane należycie</w:t>
      </w:r>
      <w:r w:rsidR="00002883">
        <w:rPr>
          <w:rFonts w:cs="Arial"/>
          <w:sz w:val="20"/>
        </w:rPr>
        <w:t xml:space="preserve">. </w:t>
      </w:r>
      <w:r w:rsidR="00002883" w:rsidRPr="00002883">
        <w:rPr>
          <w:rFonts w:cs="Arial"/>
          <w:sz w:val="20"/>
        </w:rPr>
        <w:t xml:space="preserve">Dokumentami potwierdzającymi, iż usługi przedstawione </w:t>
      </w:r>
      <w:r w:rsidR="00002883">
        <w:rPr>
          <w:rFonts w:cs="Arial"/>
          <w:sz w:val="20"/>
        </w:rPr>
        <w:t xml:space="preserve">                     </w:t>
      </w:r>
      <w:r w:rsidR="00002883" w:rsidRPr="00002883">
        <w:rPr>
          <w:rFonts w:cs="Arial"/>
          <w:sz w:val="20"/>
        </w:rPr>
        <w:t xml:space="preserve">w wykazie zostały wykonane należycie mogą być </w:t>
      </w:r>
      <w:r w:rsidR="00002883">
        <w:rPr>
          <w:rFonts w:cs="Arial"/>
          <w:sz w:val="20"/>
        </w:rPr>
        <w:t xml:space="preserve">referencje a </w:t>
      </w:r>
      <w:r w:rsidR="00002883" w:rsidRPr="00002883">
        <w:rPr>
          <w:rFonts w:cs="Arial"/>
          <w:sz w:val="20"/>
        </w:rPr>
        <w:t>także inne dokumenty potwierdzające wykonanie zamówienia tj. protokoły odbioru, rekomendacje, poświadczenie wykonania</w:t>
      </w:r>
      <w:r w:rsidR="00002883">
        <w:rPr>
          <w:rFonts w:cs="Arial"/>
          <w:sz w:val="20"/>
        </w:rPr>
        <w:t>.</w:t>
      </w:r>
    </w:p>
    <w:p w14:paraId="5E5CFC8F" w14:textId="77777777" w:rsidR="00D574BC" w:rsidRDefault="00D574BC" w:rsidP="00D574BC">
      <w:pPr>
        <w:rPr>
          <w:rFonts w:eastAsia="Calibri" w:cs="Arial"/>
          <w:b/>
          <w:bCs/>
        </w:rPr>
      </w:pPr>
    </w:p>
    <w:p w14:paraId="35CDEAAA" w14:textId="77777777" w:rsidR="004635BE" w:rsidRPr="00E35596" w:rsidRDefault="004635BE" w:rsidP="00D574BC">
      <w:pPr>
        <w:rPr>
          <w:rFonts w:eastAsia="Calibri" w:cs="Arial"/>
          <w:b/>
          <w:bCs/>
        </w:rPr>
      </w:pPr>
    </w:p>
    <w:sectPr w:rsidR="004635BE" w:rsidRPr="00E35596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A8D9A" w14:textId="77777777" w:rsidR="00B67FBB" w:rsidRDefault="00B67FBB">
      <w:r>
        <w:separator/>
      </w:r>
    </w:p>
  </w:endnote>
  <w:endnote w:type="continuationSeparator" w:id="0">
    <w:p w14:paraId="02E3F4CC" w14:textId="77777777" w:rsidR="00B67FBB" w:rsidRDefault="00B6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4F8B3604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1B4D12E4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2C919146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3F09CC20" w:rsidR="00590DCB" w:rsidRDefault="00590DCB" w:rsidP="00431023">
    <w:pPr>
      <w:pStyle w:val="Stopka"/>
    </w:pPr>
  </w:p>
  <w:p w14:paraId="6720AEBB" w14:textId="22B45DBD" w:rsidR="00590DCB" w:rsidRDefault="001337D3" w:rsidP="002B1E4B">
    <w:pPr>
      <w:pStyle w:val="Stopka"/>
      <w:tabs>
        <w:tab w:val="clear" w:pos="4536"/>
        <w:tab w:val="clear" w:pos="9072"/>
      </w:tabs>
      <w:ind w:left="-14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D90151C" wp14:editId="6D88CDDF">
              <wp:simplePos x="0" y="0"/>
              <wp:positionH relativeFrom="column">
                <wp:posOffset>9130665</wp:posOffset>
              </wp:positionH>
              <wp:positionV relativeFrom="paragraph">
                <wp:posOffset>3455670</wp:posOffset>
              </wp:positionV>
              <wp:extent cx="845820" cy="223520"/>
              <wp:effectExtent l="0" t="3810" r="4445" b="1270"/>
              <wp:wrapNone/>
              <wp:docPr id="134484004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82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0151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718.95pt;margin-top:272.1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" filled="f" stroked="f" strokeweight=".5pt">
              <v:textbox>
                <w:txbxContent>
                  <w:p w14:paraId="57139F18" w14:textId="77777777" w:rsidR="00590DCB" w:rsidRPr="006F22D8" w:rsidRDefault="00590DCB" w:rsidP="00431023">
                    <w:pPr>
                      <w:jc w:val="right"/>
                      <w:rPr>
                        <w:rFonts w:cs="Arial"/>
                        <w:b/>
                        <w:bCs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b/>
                        <w:bCs/>
                        <w:color w:val="000000"/>
                        <w:sz w:val="14"/>
                        <w:szCs w:val="14"/>
                      </w:rPr>
                      <w:t>www.psgaz.pl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D88C3" w14:textId="77777777" w:rsidR="00B67FBB" w:rsidRDefault="00B67FBB">
      <w:r>
        <w:separator/>
      </w:r>
    </w:p>
  </w:footnote>
  <w:footnote w:type="continuationSeparator" w:id="0">
    <w:p w14:paraId="037C8AB1" w14:textId="77777777" w:rsidR="00B67FBB" w:rsidRDefault="00B67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1C6001"/>
    <w:multiLevelType w:val="hybridMultilevel"/>
    <w:tmpl w:val="3C562518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3341795"/>
    <w:multiLevelType w:val="hybridMultilevel"/>
    <w:tmpl w:val="FD4CE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36017"/>
    <w:multiLevelType w:val="hybridMultilevel"/>
    <w:tmpl w:val="2856C996"/>
    <w:lvl w:ilvl="0" w:tplc="22B041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0B56768"/>
    <w:multiLevelType w:val="multilevel"/>
    <w:tmpl w:val="A6F451FE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44A56C3"/>
    <w:multiLevelType w:val="hybridMultilevel"/>
    <w:tmpl w:val="33F255F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DD499A"/>
    <w:multiLevelType w:val="hybridMultilevel"/>
    <w:tmpl w:val="D106736C"/>
    <w:lvl w:ilvl="0" w:tplc="607269B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055787"/>
    <w:multiLevelType w:val="hybridMultilevel"/>
    <w:tmpl w:val="60E6E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95978"/>
    <w:multiLevelType w:val="hybridMultilevel"/>
    <w:tmpl w:val="421C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8E5EC7"/>
    <w:multiLevelType w:val="multilevel"/>
    <w:tmpl w:val="B9F473F4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57EFA"/>
    <w:multiLevelType w:val="hybridMultilevel"/>
    <w:tmpl w:val="A8428EAC"/>
    <w:lvl w:ilvl="0" w:tplc="C92AF3AE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949B1"/>
    <w:multiLevelType w:val="hybridMultilevel"/>
    <w:tmpl w:val="14E86FB6"/>
    <w:lvl w:ilvl="0" w:tplc="2248A1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61C77"/>
    <w:multiLevelType w:val="hybridMultilevel"/>
    <w:tmpl w:val="6678600C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6" w15:restartNumberingAfterBreak="0">
    <w:nsid w:val="642119A7"/>
    <w:multiLevelType w:val="hybridMultilevel"/>
    <w:tmpl w:val="D2C460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D2C74"/>
    <w:multiLevelType w:val="multilevel"/>
    <w:tmpl w:val="438007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748618D7"/>
    <w:multiLevelType w:val="multilevel"/>
    <w:tmpl w:val="BD90E07C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1" w15:restartNumberingAfterBreak="0">
    <w:nsid w:val="77CB076B"/>
    <w:multiLevelType w:val="hybridMultilevel"/>
    <w:tmpl w:val="08169E62"/>
    <w:lvl w:ilvl="0" w:tplc="8FC04E64">
      <w:start w:val="1"/>
      <w:numFmt w:val="decimal"/>
      <w:lvlText w:val="%1."/>
      <w:lvlJc w:val="left"/>
      <w:pPr>
        <w:ind w:left="1440" w:hanging="360"/>
      </w:pPr>
      <w:rPr>
        <w:rFonts w:asciiTheme="minorBidi" w:hAnsiTheme="minorBidi" w:cstheme="minorBidi" w:hint="default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7"/>
  </w:num>
  <w:num w:numId="2" w16cid:durableId="1800536609">
    <w:abstractNumId w:val="16"/>
  </w:num>
  <w:num w:numId="3" w16cid:durableId="1671985734">
    <w:abstractNumId w:val="24"/>
  </w:num>
  <w:num w:numId="4" w16cid:durableId="1922375889">
    <w:abstractNumId w:val="32"/>
  </w:num>
  <w:num w:numId="5" w16cid:durableId="409277206">
    <w:abstractNumId w:val="25"/>
  </w:num>
  <w:num w:numId="6" w16cid:durableId="127389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4"/>
  </w:num>
  <w:num w:numId="8" w16cid:durableId="2022538834">
    <w:abstractNumId w:val="13"/>
  </w:num>
  <w:num w:numId="9" w16cid:durableId="986280611">
    <w:abstractNumId w:val="2"/>
  </w:num>
  <w:num w:numId="10" w16cid:durableId="106193891">
    <w:abstractNumId w:val="0"/>
  </w:num>
  <w:num w:numId="11" w16cid:durableId="1405180732">
    <w:abstractNumId w:val="20"/>
  </w:num>
  <w:num w:numId="12" w16cid:durableId="2063794418">
    <w:abstractNumId w:val="23"/>
  </w:num>
  <w:num w:numId="13" w16cid:durableId="1159230554">
    <w:abstractNumId w:val="27"/>
  </w:num>
  <w:num w:numId="14" w16cid:durableId="1270891772">
    <w:abstractNumId w:val="5"/>
  </w:num>
  <w:num w:numId="15" w16cid:durableId="1973515210">
    <w:abstractNumId w:val="9"/>
  </w:num>
  <w:num w:numId="16" w16cid:durableId="1952470314">
    <w:abstractNumId w:val="6"/>
  </w:num>
  <w:num w:numId="17" w16cid:durableId="1313677468">
    <w:abstractNumId w:val="28"/>
  </w:num>
  <w:num w:numId="18" w16cid:durableId="1670451309">
    <w:abstractNumId w:val="10"/>
  </w:num>
  <w:num w:numId="19" w16cid:durableId="632060769">
    <w:abstractNumId w:val="21"/>
  </w:num>
  <w:num w:numId="20" w16cid:durableId="810557534">
    <w:abstractNumId w:val="30"/>
  </w:num>
  <w:num w:numId="21" w16cid:durableId="804927292">
    <w:abstractNumId w:val="22"/>
  </w:num>
  <w:num w:numId="22" w16cid:durableId="1270355447">
    <w:abstractNumId w:val="29"/>
  </w:num>
  <w:num w:numId="23" w16cid:durableId="2023782074">
    <w:abstractNumId w:val="8"/>
  </w:num>
  <w:num w:numId="24" w16cid:durableId="1876384811">
    <w:abstractNumId w:val="11"/>
  </w:num>
  <w:num w:numId="25" w16cid:durableId="1010108142">
    <w:abstractNumId w:val="31"/>
  </w:num>
  <w:num w:numId="26" w16cid:durableId="869102357">
    <w:abstractNumId w:val="19"/>
  </w:num>
  <w:num w:numId="27" w16cid:durableId="2014142061">
    <w:abstractNumId w:val="15"/>
  </w:num>
  <w:num w:numId="28" w16cid:durableId="665743007">
    <w:abstractNumId w:val="17"/>
  </w:num>
  <w:num w:numId="29" w16cid:durableId="70047452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bCs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4254"/>
          </w:tabs>
          <w:ind w:left="4254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0" w16cid:durableId="705368688">
    <w:abstractNumId w:val="1"/>
  </w:num>
  <w:num w:numId="31" w16cid:durableId="1379281981">
    <w:abstractNumId w:val="26"/>
  </w:num>
  <w:num w:numId="32" w16cid:durableId="1166942327">
    <w:abstractNumId w:val="14"/>
  </w:num>
  <w:num w:numId="33" w16cid:durableId="636496462">
    <w:abstractNumId w:val="3"/>
  </w:num>
  <w:num w:numId="34" w16cid:durableId="1276405627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1E2"/>
    <w:rsid w:val="00002883"/>
    <w:rsid w:val="00003994"/>
    <w:rsid w:val="00005698"/>
    <w:rsid w:val="00006F0F"/>
    <w:rsid w:val="00007E75"/>
    <w:rsid w:val="00010223"/>
    <w:rsid w:val="00013F12"/>
    <w:rsid w:val="00014077"/>
    <w:rsid w:val="000208C3"/>
    <w:rsid w:val="000250E1"/>
    <w:rsid w:val="00025E92"/>
    <w:rsid w:val="00027856"/>
    <w:rsid w:val="000356D5"/>
    <w:rsid w:val="00035FBE"/>
    <w:rsid w:val="000368E7"/>
    <w:rsid w:val="0003784A"/>
    <w:rsid w:val="00040D3A"/>
    <w:rsid w:val="00043588"/>
    <w:rsid w:val="00044A3D"/>
    <w:rsid w:val="000456E6"/>
    <w:rsid w:val="000467E3"/>
    <w:rsid w:val="00054468"/>
    <w:rsid w:val="00056ECD"/>
    <w:rsid w:val="00063E0E"/>
    <w:rsid w:val="00064C1A"/>
    <w:rsid w:val="00066A5D"/>
    <w:rsid w:val="00066EDF"/>
    <w:rsid w:val="00066F38"/>
    <w:rsid w:val="000741B4"/>
    <w:rsid w:val="00074749"/>
    <w:rsid w:val="00074A29"/>
    <w:rsid w:val="00080810"/>
    <w:rsid w:val="00083F4F"/>
    <w:rsid w:val="00084853"/>
    <w:rsid w:val="00090E46"/>
    <w:rsid w:val="00093B27"/>
    <w:rsid w:val="00097360"/>
    <w:rsid w:val="000977D6"/>
    <w:rsid w:val="000A038E"/>
    <w:rsid w:val="000A0F03"/>
    <w:rsid w:val="000A30D1"/>
    <w:rsid w:val="000A5C4E"/>
    <w:rsid w:val="000A79D9"/>
    <w:rsid w:val="000B1992"/>
    <w:rsid w:val="000B7063"/>
    <w:rsid w:val="000C3850"/>
    <w:rsid w:val="000C412C"/>
    <w:rsid w:val="000C67AC"/>
    <w:rsid w:val="000C67E1"/>
    <w:rsid w:val="000D08B1"/>
    <w:rsid w:val="000D1160"/>
    <w:rsid w:val="000D60EC"/>
    <w:rsid w:val="000D6779"/>
    <w:rsid w:val="000E3235"/>
    <w:rsid w:val="000F0731"/>
    <w:rsid w:val="000F0BED"/>
    <w:rsid w:val="000F124B"/>
    <w:rsid w:val="000F193E"/>
    <w:rsid w:val="000F4CEF"/>
    <w:rsid w:val="001015C0"/>
    <w:rsid w:val="00103A4A"/>
    <w:rsid w:val="0010441E"/>
    <w:rsid w:val="001069F4"/>
    <w:rsid w:val="00107A22"/>
    <w:rsid w:val="001168A7"/>
    <w:rsid w:val="001231EC"/>
    <w:rsid w:val="00127132"/>
    <w:rsid w:val="00132F12"/>
    <w:rsid w:val="001333C6"/>
    <w:rsid w:val="001337D3"/>
    <w:rsid w:val="00135D81"/>
    <w:rsid w:val="0014036E"/>
    <w:rsid w:val="00154332"/>
    <w:rsid w:val="001556E5"/>
    <w:rsid w:val="00155818"/>
    <w:rsid w:val="00160017"/>
    <w:rsid w:val="0016227E"/>
    <w:rsid w:val="00162939"/>
    <w:rsid w:val="001647D2"/>
    <w:rsid w:val="00165136"/>
    <w:rsid w:val="00167729"/>
    <w:rsid w:val="00170E73"/>
    <w:rsid w:val="00171392"/>
    <w:rsid w:val="00171C20"/>
    <w:rsid w:val="00173BC0"/>
    <w:rsid w:val="001751C8"/>
    <w:rsid w:val="0017530A"/>
    <w:rsid w:val="001763E6"/>
    <w:rsid w:val="0017667A"/>
    <w:rsid w:val="00180D19"/>
    <w:rsid w:val="00180EB2"/>
    <w:rsid w:val="001817B3"/>
    <w:rsid w:val="00190156"/>
    <w:rsid w:val="00195D5D"/>
    <w:rsid w:val="001968A2"/>
    <w:rsid w:val="001A0E32"/>
    <w:rsid w:val="001A11DA"/>
    <w:rsid w:val="001A4722"/>
    <w:rsid w:val="001A606E"/>
    <w:rsid w:val="001A6F10"/>
    <w:rsid w:val="001A72E7"/>
    <w:rsid w:val="001A7AB4"/>
    <w:rsid w:val="001B59B9"/>
    <w:rsid w:val="001B7C29"/>
    <w:rsid w:val="001C184C"/>
    <w:rsid w:val="001C2B06"/>
    <w:rsid w:val="001C3062"/>
    <w:rsid w:val="001C61ED"/>
    <w:rsid w:val="001C66D7"/>
    <w:rsid w:val="001C7590"/>
    <w:rsid w:val="001D0F42"/>
    <w:rsid w:val="001D1FFD"/>
    <w:rsid w:val="001D2500"/>
    <w:rsid w:val="001D4279"/>
    <w:rsid w:val="001E3286"/>
    <w:rsid w:val="001E3B5E"/>
    <w:rsid w:val="001F7745"/>
    <w:rsid w:val="00220681"/>
    <w:rsid w:val="00220F86"/>
    <w:rsid w:val="002269F5"/>
    <w:rsid w:val="00227EA5"/>
    <w:rsid w:val="0023104A"/>
    <w:rsid w:val="00234E43"/>
    <w:rsid w:val="002448F3"/>
    <w:rsid w:val="0024497E"/>
    <w:rsid w:val="00244ADE"/>
    <w:rsid w:val="00246C4A"/>
    <w:rsid w:val="00253878"/>
    <w:rsid w:val="00253BFE"/>
    <w:rsid w:val="00254DC5"/>
    <w:rsid w:val="00257195"/>
    <w:rsid w:val="00257A96"/>
    <w:rsid w:val="0026341B"/>
    <w:rsid w:val="002658AA"/>
    <w:rsid w:val="00270B2D"/>
    <w:rsid w:val="00272E7E"/>
    <w:rsid w:val="002736BD"/>
    <w:rsid w:val="00275751"/>
    <w:rsid w:val="00276154"/>
    <w:rsid w:val="00276B36"/>
    <w:rsid w:val="00276F96"/>
    <w:rsid w:val="00280E04"/>
    <w:rsid w:val="002835DF"/>
    <w:rsid w:val="00292275"/>
    <w:rsid w:val="002A0FA6"/>
    <w:rsid w:val="002A175C"/>
    <w:rsid w:val="002A4AE5"/>
    <w:rsid w:val="002A6822"/>
    <w:rsid w:val="002B074A"/>
    <w:rsid w:val="002B1E4B"/>
    <w:rsid w:val="002B4C16"/>
    <w:rsid w:val="002B6626"/>
    <w:rsid w:val="002C2004"/>
    <w:rsid w:val="002C33D7"/>
    <w:rsid w:val="002D778E"/>
    <w:rsid w:val="002E38EB"/>
    <w:rsid w:val="002E428C"/>
    <w:rsid w:val="002F0AB6"/>
    <w:rsid w:val="002F7035"/>
    <w:rsid w:val="002F77DD"/>
    <w:rsid w:val="00302085"/>
    <w:rsid w:val="00302A16"/>
    <w:rsid w:val="00307806"/>
    <w:rsid w:val="00310188"/>
    <w:rsid w:val="00315316"/>
    <w:rsid w:val="00316826"/>
    <w:rsid w:val="00317905"/>
    <w:rsid w:val="0032177C"/>
    <w:rsid w:val="00322606"/>
    <w:rsid w:val="003275A4"/>
    <w:rsid w:val="00330C4D"/>
    <w:rsid w:val="00330E44"/>
    <w:rsid w:val="0033151A"/>
    <w:rsid w:val="00333911"/>
    <w:rsid w:val="00335378"/>
    <w:rsid w:val="003354D1"/>
    <w:rsid w:val="00336621"/>
    <w:rsid w:val="00342FA4"/>
    <w:rsid w:val="00343EE5"/>
    <w:rsid w:val="003456D7"/>
    <w:rsid w:val="00345AE2"/>
    <w:rsid w:val="00345C87"/>
    <w:rsid w:val="00346CC3"/>
    <w:rsid w:val="00351108"/>
    <w:rsid w:val="003518D5"/>
    <w:rsid w:val="0035198F"/>
    <w:rsid w:val="00351B6D"/>
    <w:rsid w:val="003553A9"/>
    <w:rsid w:val="00363EAA"/>
    <w:rsid w:val="00366D50"/>
    <w:rsid w:val="00370C83"/>
    <w:rsid w:val="0037267A"/>
    <w:rsid w:val="00373813"/>
    <w:rsid w:val="003770EA"/>
    <w:rsid w:val="00381E19"/>
    <w:rsid w:val="003829F5"/>
    <w:rsid w:val="003832C7"/>
    <w:rsid w:val="003841AE"/>
    <w:rsid w:val="0039221D"/>
    <w:rsid w:val="003A0BF5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D3909"/>
    <w:rsid w:val="003D3D17"/>
    <w:rsid w:val="003E132D"/>
    <w:rsid w:val="003F0DD9"/>
    <w:rsid w:val="003F192D"/>
    <w:rsid w:val="003F2A91"/>
    <w:rsid w:val="003F4868"/>
    <w:rsid w:val="003F59F0"/>
    <w:rsid w:val="003F5F38"/>
    <w:rsid w:val="003F794D"/>
    <w:rsid w:val="0040198A"/>
    <w:rsid w:val="00402A79"/>
    <w:rsid w:val="0040618F"/>
    <w:rsid w:val="00406549"/>
    <w:rsid w:val="004109F9"/>
    <w:rsid w:val="00410F29"/>
    <w:rsid w:val="004125BC"/>
    <w:rsid w:val="004129D8"/>
    <w:rsid w:val="0041737F"/>
    <w:rsid w:val="0042655D"/>
    <w:rsid w:val="00430E12"/>
    <w:rsid w:val="00431023"/>
    <w:rsid w:val="004416DE"/>
    <w:rsid w:val="00441829"/>
    <w:rsid w:val="00447752"/>
    <w:rsid w:val="00452893"/>
    <w:rsid w:val="004548BB"/>
    <w:rsid w:val="00455330"/>
    <w:rsid w:val="004635BE"/>
    <w:rsid w:val="00464C06"/>
    <w:rsid w:val="00467A89"/>
    <w:rsid w:val="00467C6C"/>
    <w:rsid w:val="00470968"/>
    <w:rsid w:val="00472705"/>
    <w:rsid w:val="00476DAC"/>
    <w:rsid w:val="00481100"/>
    <w:rsid w:val="004856CE"/>
    <w:rsid w:val="004932A2"/>
    <w:rsid w:val="00494EEB"/>
    <w:rsid w:val="004A4117"/>
    <w:rsid w:val="004A5AD3"/>
    <w:rsid w:val="004A5C97"/>
    <w:rsid w:val="004B0E87"/>
    <w:rsid w:val="004B15A8"/>
    <w:rsid w:val="004B15EE"/>
    <w:rsid w:val="004B1768"/>
    <w:rsid w:val="004B1783"/>
    <w:rsid w:val="004B2E3B"/>
    <w:rsid w:val="004B2E71"/>
    <w:rsid w:val="004B4FF7"/>
    <w:rsid w:val="004B7143"/>
    <w:rsid w:val="004C0150"/>
    <w:rsid w:val="004C4212"/>
    <w:rsid w:val="004C68F6"/>
    <w:rsid w:val="004D0163"/>
    <w:rsid w:val="004D3791"/>
    <w:rsid w:val="004D6741"/>
    <w:rsid w:val="004D7A94"/>
    <w:rsid w:val="004E5185"/>
    <w:rsid w:val="004E5E96"/>
    <w:rsid w:val="004F0C8B"/>
    <w:rsid w:val="004F1C65"/>
    <w:rsid w:val="004F2DE7"/>
    <w:rsid w:val="004F3715"/>
    <w:rsid w:val="00500442"/>
    <w:rsid w:val="00502A98"/>
    <w:rsid w:val="00504E6E"/>
    <w:rsid w:val="005067C3"/>
    <w:rsid w:val="005109AB"/>
    <w:rsid w:val="0051228A"/>
    <w:rsid w:val="00515260"/>
    <w:rsid w:val="0053394D"/>
    <w:rsid w:val="00536E36"/>
    <w:rsid w:val="00546E1B"/>
    <w:rsid w:val="005510B0"/>
    <w:rsid w:val="005522A6"/>
    <w:rsid w:val="00552A4C"/>
    <w:rsid w:val="00554649"/>
    <w:rsid w:val="00556387"/>
    <w:rsid w:val="005613B3"/>
    <w:rsid w:val="00561C46"/>
    <w:rsid w:val="005654DA"/>
    <w:rsid w:val="00571105"/>
    <w:rsid w:val="00574F55"/>
    <w:rsid w:val="00575838"/>
    <w:rsid w:val="00583047"/>
    <w:rsid w:val="00583D02"/>
    <w:rsid w:val="00583FAF"/>
    <w:rsid w:val="005857D7"/>
    <w:rsid w:val="00587528"/>
    <w:rsid w:val="005877D7"/>
    <w:rsid w:val="00587D6C"/>
    <w:rsid w:val="00590DCB"/>
    <w:rsid w:val="00597C2D"/>
    <w:rsid w:val="005A00C6"/>
    <w:rsid w:val="005A0E02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0C1C"/>
    <w:rsid w:val="005D0F94"/>
    <w:rsid w:val="005D1F20"/>
    <w:rsid w:val="005D2311"/>
    <w:rsid w:val="005D67F9"/>
    <w:rsid w:val="005D7F8A"/>
    <w:rsid w:val="005E166C"/>
    <w:rsid w:val="005E2B5B"/>
    <w:rsid w:val="005E2FC3"/>
    <w:rsid w:val="005E41E3"/>
    <w:rsid w:val="005F4FCC"/>
    <w:rsid w:val="005F78FE"/>
    <w:rsid w:val="0060165B"/>
    <w:rsid w:val="00603005"/>
    <w:rsid w:val="00610FAA"/>
    <w:rsid w:val="00611056"/>
    <w:rsid w:val="006125F3"/>
    <w:rsid w:val="00613B6A"/>
    <w:rsid w:val="00614F27"/>
    <w:rsid w:val="00620F3B"/>
    <w:rsid w:val="006228B4"/>
    <w:rsid w:val="00634A0C"/>
    <w:rsid w:val="0063617B"/>
    <w:rsid w:val="00640380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242A"/>
    <w:rsid w:val="0067551C"/>
    <w:rsid w:val="006762FD"/>
    <w:rsid w:val="006764BB"/>
    <w:rsid w:val="00681A75"/>
    <w:rsid w:val="00683232"/>
    <w:rsid w:val="00684E23"/>
    <w:rsid w:val="00686753"/>
    <w:rsid w:val="0068722F"/>
    <w:rsid w:val="00687DD5"/>
    <w:rsid w:val="00687F82"/>
    <w:rsid w:val="00691060"/>
    <w:rsid w:val="006932DE"/>
    <w:rsid w:val="006944BB"/>
    <w:rsid w:val="00696CE9"/>
    <w:rsid w:val="006A0242"/>
    <w:rsid w:val="006A0383"/>
    <w:rsid w:val="006A2C89"/>
    <w:rsid w:val="006A621A"/>
    <w:rsid w:val="006A6D5B"/>
    <w:rsid w:val="006B6F05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2C7D"/>
    <w:rsid w:val="006E5E91"/>
    <w:rsid w:val="006E6091"/>
    <w:rsid w:val="006F23F0"/>
    <w:rsid w:val="006F2CDF"/>
    <w:rsid w:val="007002F6"/>
    <w:rsid w:val="00700AC6"/>
    <w:rsid w:val="00700C24"/>
    <w:rsid w:val="007016E0"/>
    <w:rsid w:val="00707657"/>
    <w:rsid w:val="00714F9D"/>
    <w:rsid w:val="00716B9D"/>
    <w:rsid w:val="00716C28"/>
    <w:rsid w:val="007228E0"/>
    <w:rsid w:val="007271B9"/>
    <w:rsid w:val="00732EF9"/>
    <w:rsid w:val="0073643B"/>
    <w:rsid w:val="007431D7"/>
    <w:rsid w:val="00744107"/>
    <w:rsid w:val="007443ED"/>
    <w:rsid w:val="00747F2F"/>
    <w:rsid w:val="00750A28"/>
    <w:rsid w:val="0075359A"/>
    <w:rsid w:val="00753B48"/>
    <w:rsid w:val="00756FA4"/>
    <w:rsid w:val="007648FF"/>
    <w:rsid w:val="00765371"/>
    <w:rsid w:val="00770A70"/>
    <w:rsid w:val="007712B3"/>
    <w:rsid w:val="0077258A"/>
    <w:rsid w:val="0077373B"/>
    <w:rsid w:val="00775608"/>
    <w:rsid w:val="00775F1B"/>
    <w:rsid w:val="00776BD3"/>
    <w:rsid w:val="00780F17"/>
    <w:rsid w:val="00781F4A"/>
    <w:rsid w:val="00783917"/>
    <w:rsid w:val="007852E2"/>
    <w:rsid w:val="00791FAF"/>
    <w:rsid w:val="00792A38"/>
    <w:rsid w:val="0079751B"/>
    <w:rsid w:val="00797FC9"/>
    <w:rsid w:val="007A0186"/>
    <w:rsid w:val="007A7A38"/>
    <w:rsid w:val="007B14F0"/>
    <w:rsid w:val="007B22BB"/>
    <w:rsid w:val="007B53B8"/>
    <w:rsid w:val="007B5D24"/>
    <w:rsid w:val="007B7D4B"/>
    <w:rsid w:val="007C3661"/>
    <w:rsid w:val="007C568B"/>
    <w:rsid w:val="007C6502"/>
    <w:rsid w:val="007D196E"/>
    <w:rsid w:val="007D368D"/>
    <w:rsid w:val="007D58FD"/>
    <w:rsid w:val="007E2998"/>
    <w:rsid w:val="007E2D3A"/>
    <w:rsid w:val="007E77AE"/>
    <w:rsid w:val="007F08E7"/>
    <w:rsid w:val="007F17B5"/>
    <w:rsid w:val="007F5399"/>
    <w:rsid w:val="007F56F4"/>
    <w:rsid w:val="007F57E0"/>
    <w:rsid w:val="007F666F"/>
    <w:rsid w:val="007F7973"/>
    <w:rsid w:val="0080218A"/>
    <w:rsid w:val="00802DA9"/>
    <w:rsid w:val="00802EF2"/>
    <w:rsid w:val="00804E47"/>
    <w:rsid w:val="008074AE"/>
    <w:rsid w:val="008138C3"/>
    <w:rsid w:val="008150DE"/>
    <w:rsid w:val="008224B6"/>
    <w:rsid w:val="00827412"/>
    <w:rsid w:val="00831C8F"/>
    <w:rsid w:val="00843FFF"/>
    <w:rsid w:val="008456BA"/>
    <w:rsid w:val="0084621B"/>
    <w:rsid w:val="008472A0"/>
    <w:rsid w:val="0084742B"/>
    <w:rsid w:val="00847B09"/>
    <w:rsid w:val="00851847"/>
    <w:rsid w:val="0085383C"/>
    <w:rsid w:val="0085551B"/>
    <w:rsid w:val="00856DCE"/>
    <w:rsid w:val="00861459"/>
    <w:rsid w:val="008670C0"/>
    <w:rsid w:val="008702F1"/>
    <w:rsid w:val="008707AC"/>
    <w:rsid w:val="00875C0D"/>
    <w:rsid w:val="00876C45"/>
    <w:rsid w:val="00877225"/>
    <w:rsid w:val="00877A8A"/>
    <w:rsid w:val="00881855"/>
    <w:rsid w:val="00881E56"/>
    <w:rsid w:val="00882FFE"/>
    <w:rsid w:val="0088642B"/>
    <w:rsid w:val="00886621"/>
    <w:rsid w:val="008869D1"/>
    <w:rsid w:val="0089081F"/>
    <w:rsid w:val="00891173"/>
    <w:rsid w:val="008921C9"/>
    <w:rsid w:val="0089355D"/>
    <w:rsid w:val="00894AC3"/>
    <w:rsid w:val="008A37E1"/>
    <w:rsid w:val="008A4DDA"/>
    <w:rsid w:val="008B0B39"/>
    <w:rsid w:val="008B1120"/>
    <w:rsid w:val="008B2195"/>
    <w:rsid w:val="008B5769"/>
    <w:rsid w:val="008C0C65"/>
    <w:rsid w:val="008C3125"/>
    <w:rsid w:val="008D45DB"/>
    <w:rsid w:val="008D50EB"/>
    <w:rsid w:val="008D7798"/>
    <w:rsid w:val="008E0018"/>
    <w:rsid w:val="008E3235"/>
    <w:rsid w:val="008E3F5E"/>
    <w:rsid w:val="008E73A6"/>
    <w:rsid w:val="008F34C5"/>
    <w:rsid w:val="008F5754"/>
    <w:rsid w:val="008F5B3F"/>
    <w:rsid w:val="008F630E"/>
    <w:rsid w:val="009021C1"/>
    <w:rsid w:val="009057A1"/>
    <w:rsid w:val="00907EC1"/>
    <w:rsid w:val="009155FF"/>
    <w:rsid w:val="0091704E"/>
    <w:rsid w:val="0091760C"/>
    <w:rsid w:val="00921EA2"/>
    <w:rsid w:val="00922F86"/>
    <w:rsid w:val="009237D7"/>
    <w:rsid w:val="0092388E"/>
    <w:rsid w:val="009262F5"/>
    <w:rsid w:val="00930E57"/>
    <w:rsid w:val="009349BC"/>
    <w:rsid w:val="009350CF"/>
    <w:rsid w:val="00936D34"/>
    <w:rsid w:val="00937C4C"/>
    <w:rsid w:val="0094301B"/>
    <w:rsid w:val="009441FF"/>
    <w:rsid w:val="00944A51"/>
    <w:rsid w:val="00945F5E"/>
    <w:rsid w:val="009516B0"/>
    <w:rsid w:val="00954AAC"/>
    <w:rsid w:val="00963F29"/>
    <w:rsid w:val="00966B41"/>
    <w:rsid w:val="00967615"/>
    <w:rsid w:val="0097315E"/>
    <w:rsid w:val="00975CAB"/>
    <w:rsid w:val="00980718"/>
    <w:rsid w:val="00980AFA"/>
    <w:rsid w:val="00983706"/>
    <w:rsid w:val="00983BDD"/>
    <w:rsid w:val="00984686"/>
    <w:rsid w:val="0098483F"/>
    <w:rsid w:val="00985070"/>
    <w:rsid w:val="00985EE2"/>
    <w:rsid w:val="0098627C"/>
    <w:rsid w:val="0098752E"/>
    <w:rsid w:val="0099243C"/>
    <w:rsid w:val="00992598"/>
    <w:rsid w:val="009A04D8"/>
    <w:rsid w:val="009A1975"/>
    <w:rsid w:val="009A2A65"/>
    <w:rsid w:val="009A4B64"/>
    <w:rsid w:val="009A53B7"/>
    <w:rsid w:val="009A6055"/>
    <w:rsid w:val="009A7EAC"/>
    <w:rsid w:val="009B289D"/>
    <w:rsid w:val="009B346A"/>
    <w:rsid w:val="009B6AE7"/>
    <w:rsid w:val="009C0205"/>
    <w:rsid w:val="009C23C7"/>
    <w:rsid w:val="009D030A"/>
    <w:rsid w:val="009F2501"/>
    <w:rsid w:val="009F5793"/>
    <w:rsid w:val="009F68C4"/>
    <w:rsid w:val="009F749C"/>
    <w:rsid w:val="00A010CF"/>
    <w:rsid w:val="00A04B22"/>
    <w:rsid w:val="00A0530E"/>
    <w:rsid w:val="00A05B59"/>
    <w:rsid w:val="00A06EB2"/>
    <w:rsid w:val="00A07453"/>
    <w:rsid w:val="00A07C7C"/>
    <w:rsid w:val="00A11439"/>
    <w:rsid w:val="00A11926"/>
    <w:rsid w:val="00A11C67"/>
    <w:rsid w:val="00A13F64"/>
    <w:rsid w:val="00A145EB"/>
    <w:rsid w:val="00A258F0"/>
    <w:rsid w:val="00A25D7C"/>
    <w:rsid w:val="00A26781"/>
    <w:rsid w:val="00A32885"/>
    <w:rsid w:val="00A341E4"/>
    <w:rsid w:val="00A35100"/>
    <w:rsid w:val="00A35227"/>
    <w:rsid w:val="00A37052"/>
    <w:rsid w:val="00A376A5"/>
    <w:rsid w:val="00A41285"/>
    <w:rsid w:val="00A41582"/>
    <w:rsid w:val="00A446A1"/>
    <w:rsid w:val="00A45FD6"/>
    <w:rsid w:val="00A475ED"/>
    <w:rsid w:val="00A503BA"/>
    <w:rsid w:val="00A54B87"/>
    <w:rsid w:val="00A5507C"/>
    <w:rsid w:val="00A5796D"/>
    <w:rsid w:val="00A608D2"/>
    <w:rsid w:val="00A62D26"/>
    <w:rsid w:val="00A63F79"/>
    <w:rsid w:val="00A640B9"/>
    <w:rsid w:val="00A64BC7"/>
    <w:rsid w:val="00A6603E"/>
    <w:rsid w:val="00A67027"/>
    <w:rsid w:val="00A67E76"/>
    <w:rsid w:val="00A731BE"/>
    <w:rsid w:val="00A76917"/>
    <w:rsid w:val="00A775E7"/>
    <w:rsid w:val="00A8086E"/>
    <w:rsid w:val="00A81BA3"/>
    <w:rsid w:val="00A83FA9"/>
    <w:rsid w:val="00A86121"/>
    <w:rsid w:val="00A8721A"/>
    <w:rsid w:val="00A907A6"/>
    <w:rsid w:val="00A90C77"/>
    <w:rsid w:val="00A95FB3"/>
    <w:rsid w:val="00AA6589"/>
    <w:rsid w:val="00AB56DB"/>
    <w:rsid w:val="00AB67CA"/>
    <w:rsid w:val="00AC0997"/>
    <w:rsid w:val="00AC1489"/>
    <w:rsid w:val="00AC221E"/>
    <w:rsid w:val="00AC3FA9"/>
    <w:rsid w:val="00AC4AE4"/>
    <w:rsid w:val="00AC51CC"/>
    <w:rsid w:val="00AD154D"/>
    <w:rsid w:val="00AE0BCA"/>
    <w:rsid w:val="00AE334F"/>
    <w:rsid w:val="00AE614E"/>
    <w:rsid w:val="00AF4822"/>
    <w:rsid w:val="00B00E1B"/>
    <w:rsid w:val="00B0256A"/>
    <w:rsid w:val="00B063DF"/>
    <w:rsid w:val="00B10857"/>
    <w:rsid w:val="00B1770D"/>
    <w:rsid w:val="00B2130F"/>
    <w:rsid w:val="00B237B0"/>
    <w:rsid w:val="00B23D04"/>
    <w:rsid w:val="00B25BDD"/>
    <w:rsid w:val="00B26C67"/>
    <w:rsid w:val="00B31B92"/>
    <w:rsid w:val="00B327F4"/>
    <w:rsid w:val="00B32F25"/>
    <w:rsid w:val="00B35652"/>
    <w:rsid w:val="00B37528"/>
    <w:rsid w:val="00B5176B"/>
    <w:rsid w:val="00B51F63"/>
    <w:rsid w:val="00B52FDD"/>
    <w:rsid w:val="00B57A0F"/>
    <w:rsid w:val="00B57A86"/>
    <w:rsid w:val="00B63029"/>
    <w:rsid w:val="00B64172"/>
    <w:rsid w:val="00B675D9"/>
    <w:rsid w:val="00B67FBB"/>
    <w:rsid w:val="00B77C63"/>
    <w:rsid w:val="00B80684"/>
    <w:rsid w:val="00B82BBE"/>
    <w:rsid w:val="00B873D8"/>
    <w:rsid w:val="00B87558"/>
    <w:rsid w:val="00B904D4"/>
    <w:rsid w:val="00B945D8"/>
    <w:rsid w:val="00B9467A"/>
    <w:rsid w:val="00B9764E"/>
    <w:rsid w:val="00BA72F6"/>
    <w:rsid w:val="00BC03DB"/>
    <w:rsid w:val="00BC1B91"/>
    <w:rsid w:val="00BC2036"/>
    <w:rsid w:val="00BC6DE1"/>
    <w:rsid w:val="00BC77AC"/>
    <w:rsid w:val="00BC7E98"/>
    <w:rsid w:val="00BD5E9E"/>
    <w:rsid w:val="00BE081F"/>
    <w:rsid w:val="00BE642F"/>
    <w:rsid w:val="00BE64C2"/>
    <w:rsid w:val="00BE72F7"/>
    <w:rsid w:val="00BF0F8D"/>
    <w:rsid w:val="00BF2F5B"/>
    <w:rsid w:val="00BF59EC"/>
    <w:rsid w:val="00BF741E"/>
    <w:rsid w:val="00BF757E"/>
    <w:rsid w:val="00C01E21"/>
    <w:rsid w:val="00C04A13"/>
    <w:rsid w:val="00C10312"/>
    <w:rsid w:val="00C10991"/>
    <w:rsid w:val="00C13435"/>
    <w:rsid w:val="00C13EE7"/>
    <w:rsid w:val="00C14262"/>
    <w:rsid w:val="00C14B2F"/>
    <w:rsid w:val="00C17EAF"/>
    <w:rsid w:val="00C25D6C"/>
    <w:rsid w:val="00C275B0"/>
    <w:rsid w:val="00C30260"/>
    <w:rsid w:val="00C31DDE"/>
    <w:rsid w:val="00C35BBC"/>
    <w:rsid w:val="00C362F7"/>
    <w:rsid w:val="00C3646F"/>
    <w:rsid w:val="00C365D6"/>
    <w:rsid w:val="00C404D4"/>
    <w:rsid w:val="00C43BD8"/>
    <w:rsid w:val="00C44BA2"/>
    <w:rsid w:val="00C46467"/>
    <w:rsid w:val="00C47796"/>
    <w:rsid w:val="00C5791D"/>
    <w:rsid w:val="00C66646"/>
    <w:rsid w:val="00C6681B"/>
    <w:rsid w:val="00C7128D"/>
    <w:rsid w:val="00C81E07"/>
    <w:rsid w:val="00C90582"/>
    <w:rsid w:val="00C90D3B"/>
    <w:rsid w:val="00C91473"/>
    <w:rsid w:val="00C91E09"/>
    <w:rsid w:val="00C92149"/>
    <w:rsid w:val="00C934F6"/>
    <w:rsid w:val="00C959A1"/>
    <w:rsid w:val="00C965D6"/>
    <w:rsid w:val="00CA0958"/>
    <w:rsid w:val="00CA350B"/>
    <w:rsid w:val="00CA516B"/>
    <w:rsid w:val="00CA5CDF"/>
    <w:rsid w:val="00CA6B5F"/>
    <w:rsid w:val="00CB2BE6"/>
    <w:rsid w:val="00CB4B3A"/>
    <w:rsid w:val="00CB648B"/>
    <w:rsid w:val="00CC15F4"/>
    <w:rsid w:val="00CC213E"/>
    <w:rsid w:val="00CC4D73"/>
    <w:rsid w:val="00CD0209"/>
    <w:rsid w:val="00CD53A2"/>
    <w:rsid w:val="00CE1976"/>
    <w:rsid w:val="00CE2575"/>
    <w:rsid w:val="00CE6E4F"/>
    <w:rsid w:val="00CF7285"/>
    <w:rsid w:val="00D00612"/>
    <w:rsid w:val="00D023E1"/>
    <w:rsid w:val="00D04254"/>
    <w:rsid w:val="00D059BB"/>
    <w:rsid w:val="00D06433"/>
    <w:rsid w:val="00D07456"/>
    <w:rsid w:val="00D076B1"/>
    <w:rsid w:val="00D11708"/>
    <w:rsid w:val="00D13917"/>
    <w:rsid w:val="00D15391"/>
    <w:rsid w:val="00D16C16"/>
    <w:rsid w:val="00D17A2A"/>
    <w:rsid w:val="00D22504"/>
    <w:rsid w:val="00D258BD"/>
    <w:rsid w:val="00D27A3D"/>
    <w:rsid w:val="00D33860"/>
    <w:rsid w:val="00D3405B"/>
    <w:rsid w:val="00D37551"/>
    <w:rsid w:val="00D4051D"/>
    <w:rsid w:val="00D40DC6"/>
    <w:rsid w:val="00D41840"/>
    <w:rsid w:val="00D42662"/>
    <w:rsid w:val="00D53173"/>
    <w:rsid w:val="00D53A7C"/>
    <w:rsid w:val="00D570BA"/>
    <w:rsid w:val="00D574BC"/>
    <w:rsid w:val="00D57913"/>
    <w:rsid w:val="00D60757"/>
    <w:rsid w:val="00D61BCF"/>
    <w:rsid w:val="00D66368"/>
    <w:rsid w:val="00D664A3"/>
    <w:rsid w:val="00D674D0"/>
    <w:rsid w:val="00D67D3E"/>
    <w:rsid w:val="00D7422C"/>
    <w:rsid w:val="00D75268"/>
    <w:rsid w:val="00D75D95"/>
    <w:rsid w:val="00D80448"/>
    <w:rsid w:val="00D829CA"/>
    <w:rsid w:val="00D86872"/>
    <w:rsid w:val="00D86FB4"/>
    <w:rsid w:val="00D90E73"/>
    <w:rsid w:val="00D9299D"/>
    <w:rsid w:val="00D95FEE"/>
    <w:rsid w:val="00D96611"/>
    <w:rsid w:val="00DA15A5"/>
    <w:rsid w:val="00DA397E"/>
    <w:rsid w:val="00DA56CD"/>
    <w:rsid w:val="00DA5FF3"/>
    <w:rsid w:val="00DB11A3"/>
    <w:rsid w:val="00DB133F"/>
    <w:rsid w:val="00DB5063"/>
    <w:rsid w:val="00DB5218"/>
    <w:rsid w:val="00DB712D"/>
    <w:rsid w:val="00DB7FE1"/>
    <w:rsid w:val="00DC0BD2"/>
    <w:rsid w:val="00DC21EC"/>
    <w:rsid w:val="00DD435C"/>
    <w:rsid w:val="00DE10CA"/>
    <w:rsid w:val="00DE21DE"/>
    <w:rsid w:val="00DE488E"/>
    <w:rsid w:val="00DE783D"/>
    <w:rsid w:val="00DF105C"/>
    <w:rsid w:val="00DF21DD"/>
    <w:rsid w:val="00DF4252"/>
    <w:rsid w:val="00DF427F"/>
    <w:rsid w:val="00DF6784"/>
    <w:rsid w:val="00DF6FD2"/>
    <w:rsid w:val="00E07EE0"/>
    <w:rsid w:val="00E109C5"/>
    <w:rsid w:val="00E10C26"/>
    <w:rsid w:val="00E10FBF"/>
    <w:rsid w:val="00E12320"/>
    <w:rsid w:val="00E1720A"/>
    <w:rsid w:val="00E174B3"/>
    <w:rsid w:val="00E202BA"/>
    <w:rsid w:val="00E206F0"/>
    <w:rsid w:val="00E21727"/>
    <w:rsid w:val="00E31719"/>
    <w:rsid w:val="00E32CC5"/>
    <w:rsid w:val="00E35596"/>
    <w:rsid w:val="00E422A2"/>
    <w:rsid w:val="00E42C72"/>
    <w:rsid w:val="00E42E89"/>
    <w:rsid w:val="00E4458A"/>
    <w:rsid w:val="00E45A73"/>
    <w:rsid w:val="00E521AA"/>
    <w:rsid w:val="00E55E39"/>
    <w:rsid w:val="00E568DB"/>
    <w:rsid w:val="00E5737A"/>
    <w:rsid w:val="00E61B78"/>
    <w:rsid w:val="00E62394"/>
    <w:rsid w:val="00E72DD9"/>
    <w:rsid w:val="00E7365B"/>
    <w:rsid w:val="00E752B0"/>
    <w:rsid w:val="00E7630E"/>
    <w:rsid w:val="00E83F59"/>
    <w:rsid w:val="00E862C6"/>
    <w:rsid w:val="00E943D4"/>
    <w:rsid w:val="00E97F02"/>
    <w:rsid w:val="00EA25F2"/>
    <w:rsid w:val="00EA2FFC"/>
    <w:rsid w:val="00EA79FB"/>
    <w:rsid w:val="00EB05AB"/>
    <w:rsid w:val="00EB53F9"/>
    <w:rsid w:val="00EB6994"/>
    <w:rsid w:val="00EB6ECE"/>
    <w:rsid w:val="00EB76DE"/>
    <w:rsid w:val="00EC3DF3"/>
    <w:rsid w:val="00EC3EAD"/>
    <w:rsid w:val="00EC5730"/>
    <w:rsid w:val="00ED024C"/>
    <w:rsid w:val="00ED23FB"/>
    <w:rsid w:val="00ED4826"/>
    <w:rsid w:val="00ED5482"/>
    <w:rsid w:val="00EE74B2"/>
    <w:rsid w:val="00EE7A2B"/>
    <w:rsid w:val="00EE7FAC"/>
    <w:rsid w:val="00EF0468"/>
    <w:rsid w:val="00EF5BD3"/>
    <w:rsid w:val="00F03BD1"/>
    <w:rsid w:val="00F03E8C"/>
    <w:rsid w:val="00F0484F"/>
    <w:rsid w:val="00F102B1"/>
    <w:rsid w:val="00F11697"/>
    <w:rsid w:val="00F13401"/>
    <w:rsid w:val="00F1408E"/>
    <w:rsid w:val="00F15E69"/>
    <w:rsid w:val="00F1635D"/>
    <w:rsid w:val="00F176EB"/>
    <w:rsid w:val="00F17D07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31B7"/>
    <w:rsid w:val="00F46DD0"/>
    <w:rsid w:val="00F55469"/>
    <w:rsid w:val="00F55FCB"/>
    <w:rsid w:val="00F56FE6"/>
    <w:rsid w:val="00F61573"/>
    <w:rsid w:val="00F62BF0"/>
    <w:rsid w:val="00F661A1"/>
    <w:rsid w:val="00F66BE6"/>
    <w:rsid w:val="00F67543"/>
    <w:rsid w:val="00F70F05"/>
    <w:rsid w:val="00F71A4E"/>
    <w:rsid w:val="00F74592"/>
    <w:rsid w:val="00F74F51"/>
    <w:rsid w:val="00F7713B"/>
    <w:rsid w:val="00F777BB"/>
    <w:rsid w:val="00F80C76"/>
    <w:rsid w:val="00F82988"/>
    <w:rsid w:val="00F83FCA"/>
    <w:rsid w:val="00F87068"/>
    <w:rsid w:val="00F87A24"/>
    <w:rsid w:val="00F920A6"/>
    <w:rsid w:val="00F92499"/>
    <w:rsid w:val="00F944F9"/>
    <w:rsid w:val="00F953B0"/>
    <w:rsid w:val="00FA5198"/>
    <w:rsid w:val="00FB0196"/>
    <w:rsid w:val="00FB20DE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  <w:rsid w:val="00FF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uiPriority w:val="99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Style19">
    <w:name w:val="Style19"/>
    <w:basedOn w:val="Normalny"/>
    <w:rsid w:val="00756FA4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Impact" w:hAnsi="Impact"/>
      <w:szCs w:val="24"/>
    </w:rPr>
  </w:style>
  <w:style w:type="character" w:customStyle="1" w:styleId="normalchar">
    <w:name w:val="normal__char"/>
    <w:basedOn w:val="Domylnaczcionkaakapitu"/>
    <w:rsid w:val="00756FA4"/>
  </w:style>
  <w:style w:type="paragraph" w:customStyle="1" w:styleId="TableParagraph">
    <w:name w:val="Table Paragraph"/>
    <w:basedOn w:val="Normalny"/>
    <w:uiPriority w:val="1"/>
    <w:qFormat/>
    <w:rsid w:val="00756FA4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Standard">
    <w:name w:val="Standard"/>
    <w:rsid w:val="00756FA4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xl114">
    <w:name w:val="xl114"/>
    <w:basedOn w:val="Normalny"/>
    <w:rsid w:val="00756FA4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character" w:customStyle="1" w:styleId="ui-provider">
    <w:name w:val="ui-provider"/>
    <w:basedOn w:val="Domylnaczcionkaakapitu"/>
    <w:rsid w:val="00756FA4"/>
  </w:style>
  <w:style w:type="paragraph" w:styleId="Tekstpodstawowywcity2">
    <w:name w:val="Body Text Indent 2"/>
    <w:basedOn w:val="Normalny"/>
    <w:link w:val="Tekstpodstawowywcity2Znak"/>
    <w:semiHidden/>
    <w:unhideWhenUsed/>
    <w:rsid w:val="001333C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333C6"/>
    <w:rPr>
      <w:rFonts w:ascii="Arial" w:hAnsi="Arial"/>
      <w:sz w:val="24"/>
    </w:rPr>
  </w:style>
  <w:style w:type="paragraph" w:customStyle="1" w:styleId="Ustp">
    <w:name w:val="Ustęp"/>
    <w:basedOn w:val="Normalny"/>
    <w:link w:val="UstpZnak"/>
    <w:uiPriority w:val="99"/>
    <w:qFormat/>
    <w:rsid w:val="00781F4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numbering" w:customStyle="1" w:styleId="1ust1">
    <w:name w:val="§ 1. / ust. 1"/>
    <w:uiPriority w:val="99"/>
    <w:rsid w:val="00781F4A"/>
    <w:pPr>
      <w:numPr>
        <w:numId w:val="28"/>
      </w:numPr>
    </w:pPr>
  </w:style>
  <w:style w:type="character" w:customStyle="1" w:styleId="UstpZnak">
    <w:name w:val="Ustęp Znak"/>
    <w:link w:val="Ustp"/>
    <w:uiPriority w:val="99"/>
    <w:locked/>
    <w:rsid w:val="00781F4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650</TotalTime>
  <Pages>5</Pages>
  <Words>725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Skalny Leszek (PSG)</cp:lastModifiedBy>
  <cp:revision>36</cp:revision>
  <cp:lastPrinted>2026-08-25T10:12:00Z</cp:lastPrinted>
  <dcterms:created xsi:type="dcterms:W3CDTF">2026-07-03T14:06:00Z</dcterms:created>
  <dcterms:modified xsi:type="dcterms:W3CDTF">2026-08-25T10:21:00Z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